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38FF7" w14:textId="77777777" w:rsidR="00777B3F" w:rsidRDefault="00226E92" w:rsidP="00777B3F">
      <w:pPr>
        <w:spacing w:after="200"/>
        <w:rPr>
          <w:rFonts w:ascii="Arial" w:hAnsi="Arial" w:cs="Arial"/>
          <w:b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Nov </w:t>
      </w:r>
      <w:r w:rsidR="00777B3F" w:rsidRPr="00082C0E">
        <w:rPr>
          <w:rFonts w:ascii="Arial" w:hAnsi="Arial"/>
          <w:b/>
          <w:bCs/>
          <w:sz w:val="18"/>
          <w:szCs w:val="18"/>
        </w:rPr>
        <w:t xml:space="preserve">Obrazec št. </w:t>
      </w:r>
      <w:r w:rsidR="00EC5C57">
        <w:rPr>
          <w:rFonts w:ascii="Arial" w:hAnsi="Arial"/>
          <w:b/>
          <w:bCs/>
          <w:sz w:val="18"/>
          <w:szCs w:val="18"/>
        </w:rPr>
        <w:t>8</w:t>
      </w:r>
      <w:r w:rsidR="00777B3F">
        <w:rPr>
          <w:rFonts w:ascii="Arial" w:hAnsi="Arial"/>
          <w:b/>
          <w:bCs/>
          <w:sz w:val="18"/>
          <w:szCs w:val="18"/>
        </w:rPr>
        <w:t>.3</w:t>
      </w:r>
      <w:r w:rsidR="00777B3F">
        <w:rPr>
          <w:rFonts w:ascii="Arial" w:hAnsi="Arial" w:cs="Arial"/>
          <w:b/>
          <w:sz w:val="18"/>
          <w:szCs w:val="18"/>
        </w:rPr>
        <w:t xml:space="preserve">: Specifikacija obračuna premije za </w:t>
      </w:r>
      <w:proofErr w:type="spellStart"/>
      <w:r w:rsidR="00777B3F">
        <w:rPr>
          <w:rFonts w:ascii="Arial" w:hAnsi="Arial" w:cs="Arial"/>
          <w:b/>
          <w:sz w:val="18"/>
          <w:szCs w:val="18"/>
        </w:rPr>
        <w:t>strojelomno</w:t>
      </w:r>
      <w:proofErr w:type="spellEnd"/>
      <w:r w:rsidR="00777B3F">
        <w:rPr>
          <w:rFonts w:ascii="Arial" w:hAnsi="Arial" w:cs="Arial"/>
          <w:b/>
          <w:sz w:val="18"/>
          <w:szCs w:val="18"/>
        </w:rPr>
        <w:t xml:space="preserve"> zavarovanje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201"/>
      </w:tblGrid>
      <w:tr w:rsidR="00777B3F" w:rsidRPr="00961583" w14:paraId="01C4D508" w14:textId="77777777" w:rsidTr="00012AC4"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3369B73" w14:textId="77777777" w:rsidR="00777B3F" w:rsidRPr="004A2F4C" w:rsidRDefault="00777B3F" w:rsidP="00777B3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7201" w:type="dxa"/>
            <w:tcBorders>
              <w:left w:val="single" w:sz="4" w:space="0" w:color="auto"/>
            </w:tcBorders>
            <w:shd w:val="clear" w:color="auto" w:fill="auto"/>
          </w:tcPr>
          <w:p w14:paraId="00F63E68" w14:textId="77777777" w:rsidR="00777B3F" w:rsidRPr="004A2F4C" w:rsidRDefault="00777B3F" w:rsidP="00777B3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Soške elektrarne Nova Gorica d.o.o., Erjavčeva ulica 20, 5000 Nova Gorica</w:t>
            </w:r>
          </w:p>
        </w:tc>
      </w:tr>
      <w:tr w:rsidR="00777B3F" w:rsidRPr="00961583" w14:paraId="0C041CC3" w14:textId="77777777" w:rsidTr="0001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72D3EB0" w14:textId="77777777" w:rsidR="00777B3F" w:rsidRPr="004A2F4C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E6C7" w14:textId="77777777" w:rsidR="00777B3F" w:rsidRPr="004A2F4C" w:rsidRDefault="00B03C49" w:rsidP="004A2F4C">
            <w:pPr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B03C49">
              <w:rPr>
                <w:rFonts w:ascii="Arial Narrow" w:hAnsi="Arial Narrow" w:cs="Arial"/>
                <w:b/>
                <w:sz w:val="22"/>
                <w:szCs w:val="22"/>
              </w:rPr>
              <w:t>JN 40 01-886/2021</w:t>
            </w:r>
          </w:p>
        </w:tc>
      </w:tr>
      <w:tr w:rsidR="00777B3F" w:rsidRPr="00961583" w14:paraId="54D81EC7" w14:textId="77777777" w:rsidTr="0001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4D02EB9" w14:textId="77777777" w:rsidR="00777B3F" w:rsidRPr="004A2F4C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266F" w14:textId="77777777" w:rsidR="00777B3F" w:rsidRPr="004A2F4C" w:rsidRDefault="0064023B" w:rsidP="004A2F4C">
            <w:pPr>
              <w:jc w:val="left"/>
              <w:rPr>
                <w:rFonts w:ascii="Arial Narrow" w:hAnsi="Arial Narrow"/>
                <w:b/>
                <w:sz w:val="22"/>
                <w:szCs w:val="22"/>
                <w:lang w:eastAsia="sl-SI"/>
              </w:rPr>
            </w:pPr>
            <w:r w:rsidRPr="003A0E71">
              <w:rPr>
                <w:rFonts w:ascii="Arial Narrow" w:hAnsi="Arial Narrow"/>
                <w:b/>
                <w:sz w:val="22"/>
                <w:szCs w:val="22"/>
              </w:rPr>
              <w:t>ZAVAROVANJE PREMOŽENJA IN DRUGIH INTERESOV DRUŽBE SENG d.o.o. 2022-2024</w:t>
            </w:r>
          </w:p>
        </w:tc>
      </w:tr>
    </w:tbl>
    <w:p w14:paraId="0221A9D0" w14:textId="77777777" w:rsidR="00777B3F" w:rsidRDefault="00777B3F" w:rsidP="00A876D5">
      <w:pPr>
        <w:jc w:val="left"/>
        <w:rPr>
          <w:rFonts w:ascii="Arial" w:hAnsi="Arial" w:cs="Arial"/>
        </w:rPr>
      </w:pPr>
    </w:p>
    <w:p w14:paraId="607C4B28" w14:textId="77777777" w:rsidR="00777B3F" w:rsidRDefault="00777B3F" w:rsidP="00777B3F">
      <w:pPr>
        <w:tabs>
          <w:tab w:val="left" w:pos="1230"/>
        </w:tabs>
        <w:rPr>
          <w:rFonts w:ascii="Arial" w:hAnsi="Arial" w:cs="Arial"/>
        </w:rPr>
      </w:pPr>
    </w:p>
    <w:p w14:paraId="1B5C1906" w14:textId="77777777" w:rsidR="00777B3F" w:rsidRDefault="00777B3F" w:rsidP="00777B3F">
      <w:pPr>
        <w:rPr>
          <w:rFonts w:ascii="Arial Narrow" w:hAnsi="Arial Narrow" w:cs="Arial"/>
          <w:b/>
          <w:sz w:val="22"/>
          <w:szCs w:val="22"/>
        </w:rPr>
      </w:pPr>
      <w:r w:rsidRPr="009A5EB3">
        <w:rPr>
          <w:rFonts w:ascii="Arial Narrow" w:hAnsi="Arial Narrow" w:cs="Arial"/>
          <w:b/>
          <w:sz w:val="22"/>
          <w:szCs w:val="22"/>
        </w:rPr>
        <w:t xml:space="preserve">SPECIFIKACIJA OBRAČUNA PREMIJE </w:t>
      </w:r>
      <w:r>
        <w:rPr>
          <w:rFonts w:ascii="Arial Narrow" w:hAnsi="Arial Narrow" w:cs="Arial"/>
          <w:b/>
          <w:sz w:val="22"/>
          <w:szCs w:val="22"/>
        </w:rPr>
        <w:t>ZA STROJELOMNO ZAVAROVANJE</w:t>
      </w:r>
    </w:p>
    <w:p w14:paraId="3738BD58" w14:textId="77777777" w:rsidR="00777B3F" w:rsidRDefault="00777B3F" w:rsidP="00777B3F">
      <w:pPr>
        <w:tabs>
          <w:tab w:val="left" w:pos="1230"/>
        </w:tabs>
        <w:rPr>
          <w:rFonts w:ascii="Arial" w:hAnsi="Arial" w:cs="Arial"/>
        </w:rPr>
      </w:pPr>
    </w:p>
    <w:p w14:paraId="16C49B5C" w14:textId="77777777" w:rsidR="009C2496" w:rsidRDefault="009C2496" w:rsidP="00777B3F">
      <w:pPr>
        <w:spacing w:after="120"/>
        <w:rPr>
          <w:rFonts w:ascii="Arial Narrow" w:hAnsi="Arial Narrow" w:cs="Arial"/>
          <w:b/>
          <w:sz w:val="22"/>
          <w:szCs w:val="22"/>
        </w:rPr>
      </w:pPr>
    </w:p>
    <w:p w14:paraId="0F88C95A" w14:textId="77777777" w:rsidR="00777B3F" w:rsidRPr="00777B3F" w:rsidRDefault="00777B3F" w:rsidP="00777B3F">
      <w:pPr>
        <w:spacing w:after="120"/>
        <w:rPr>
          <w:rFonts w:ascii="Arial Narrow" w:hAnsi="Arial Narrow" w:cs="Arial"/>
          <w:sz w:val="22"/>
          <w:szCs w:val="22"/>
        </w:rPr>
      </w:pPr>
      <w:r w:rsidRPr="00777B3F">
        <w:rPr>
          <w:rFonts w:ascii="Arial Narrow" w:hAnsi="Arial Narrow" w:cs="Arial"/>
          <w:b/>
          <w:sz w:val="22"/>
          <w:szCs w:val="22"/>
        </w:rPr>
        <w:t>Klavzula:</w:t>
      </w:r>
      <w:r w:rsidRPr="00777B3F">
        <w:rPr>
          <w:rFonts w:ascii="Arial Narrow" w:hAnsi="Arial Narrow" w:cs="Arial"/>
          <w:sz w:val="22"/>
          <w:szCs w:val="22"/>
        </w:rPr>
        <w:t xml:space="preserve"> </w:t>
      </w:r>
      <w:r w:rsidR="00226E92" w:rsidRPr="00226E92">
        <w:rPr>
          <w:rFonts w:ascii="Arial Narrow" w:hAnsi="Arial Narrow" w:cs="Arial"/>
          <w:sz w:val="22"/>
          <w:szCs w:val="22"/>
        </w:rPr>
        <w:t>odbitna franšiza znaša 1.000 EUR.</w:t>
      </w:r>
    </w:p>
    <w:p w14:paraId="0DA14CA1" w14:textId="77777777" w:rsidR="00777B3F" w:rsidRPr="00777B3F" w:rsidRDefault="00C452E6" w:rsidP="00777B3F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2335"/>
        <w:gridCol w:w="1776"/>
        <w:gridCol w:w="2193"/>
      </w:tblGrid>
      <w:tr w:rsidR="00777B3F" w:rsidRPr="00777B3F" w14:paraId="35AA149B" w14:textId="77777777" w:rsidTr="00012AC4">
        <w:trPr>
          <w:trHeight w:val="284"/>
        </w:trPr>
        <w:tc>
          <w:tcPr>
            <w:tcW w:w="3619" w:type="dxa"/>
            <w:shd w:val="clear" w:color="auto" w:fill="CCECFF"/>
            <w:vAlign w:val="center"/>
          </w:tcPr>
          <w:p w14:paraId="0005622E" w14:textId="77777777" w:rsidR="00777B3F" w:rsidRPr="00777B3F" w:rsidRDefault="00777B3F" w:rsidP="009B29D2">
            <w:pPr>
              <w:keepNext/>
              <w:jc w:val="left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77B3F">
              <w:rPr>
                <w:rFonts w:ascii="Arial Narrow" w:hAnsi="Arial Narrow" w:cs="Arial"/>
                <w:b/>
                <w:sz w:val="22"/>
                <w:szCs w:val="22"/>
              </w:rPr>
              <w:t>Predmet zavarovanja</w:t>
            </w:r>
          </w:p>
        </w:tc>
        <w:tc>
          <w:tcPr>
            <w:tcW w:w="2335" w:type="dxa"/>
            <w:shd w:val="clear" w:color="auto" w:fill="CCECFF"/>
            <w:vAlign w:val="center"/>
          </w:tcPr>
          <w:p w14:paraId="69944032" w14:textId="77777777" w:rsidR="00777B3F" w:rsidRPr="00777B3F" w:rsidRDefault="00247463" w:rsidP="009B29D2">
            <w:pPr>
              <w:keepNext/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0" w:name="_Toc212499917"/>
            <w:bookmarkStart w:id="1" w:name="_Toc212500117"/>
            <w:r>
              <w:rPr>
                <w:rFonts w:ascii="Arial Narrow" w:hAnsi="Arial Narrow" w:cs="Arial"/>
                <w:b/>
                <w:sz w:val="22"/>
                <w:szCs w:val="22"/>
              </w:rPr>
              <w:t>Zavarovalna vsota</w:t>
            </w:r>
            <w:r w:rsidR="00777B3F" w:rsidRPr="00777B3F">
              <w:rPr>
                <w:rFonts w:ascii="Arial Narrow" w:hAnsi="Arial Narrow" w:cs="Arial"/>
                <w:b/>
                <w:sz w:val="22"/>
                <w:szCs w:val="22"/>
              </w:rPr>
              <w:t xml:space="preserve"> v </w:t>
            </w:r>
            <w:bookmarkEnd w:id="0"/>
            <w:bookmarkEnd w:id="1"/>
            <w:r w:rsidR="00777B3F">
              <w:rPr>
                <w:rFonts w:ascii="Arial Narrow" w:hAnsi="Arial Narrow" w:cs="Arial"/>
                <w:b/>
                <w:sz w:val="22"/>
                <w:szCs w:val="22"/>
              </w:rPr>
              <w:t>€</w:t>
            </w:r>
          </w:p>
        </w:tc>
        <w:tc>
          <w:tcPr>
            <w:tcW w:w="1776" w:type="dxa"/>
            <w:shd w:val="clear" w:color="auto" w:fill="CCECFF"/>
            <w:vAlign w:val="center"/>
          </w:tcPr>
          <w:p w14:paraId="776FB4EC" w14:textId="77777777" w:rsidR="00777B3F" w:rsidRPr="00777B3F" w:rsidRDefault="00777B3F" w:rsidP="009B29D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Premijska </w:t>
            </w:r>
            <w:r w:rsidRPr="00777B3F">
              <w:rPr>
                <w:rFonts w:ascii="Arial Narrow" w:hAnsi="Arial Narrow" w:cs="Arial"/>
                <w:b/>
                <w:sz w:val="22"/>
                <w:szCs w:val="22"/>
              </w:rPr>
              <w:t>stopnja</w:t>
            </w:r>
          </w:p>
        </w:tc>
        <w:tc>
          <w:tcPr>
            <w:tcW w:w="2193" w:type="dxa"/>
            <w:shd w:val="clear" w:color="auto" w:fill="CCECFF"/>
            <w:vAlign w:val="center"/>
          </w:tcPr>
          <w:p w14:paraId="137CCBFB" w14:textId="77777777" w:rsidR="00777B3F" w:rsidRPr="00777B3F" w:rsidRDefault="009B29D2" w:rsidP="009B29D2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Premija v €</w:t>
            </w:r>
          </w:p>
        </w:tc>
      </w:tr>
      <w:tr w:rsidR="00E24EEB" w:rsidRPr="00E24EEB" w14:paraId="278D901B" w14:textId="77777777" w:rsidTr="00012AC4">
        <w:trPr>
          <w:trHeight w:val="284"/>
        </w:trPr>
        <w:tc>
          <w:tcPr>
            <w:tcW w:w="3619" w:type="dxa"/>
            <w:shd w:val="clear" w:color="auto" w:fill="FFFFFF"/>
            <w:vAlign w:val="center"/>
          </w:tcPr>
          <w:p w14:paraId="58E54F88" w14:textId="77777777" w:rsidR="009B29D2" w:rsidRPr="00E24EEB" w:rsidRDefault="009B29D2" w:rsidP="009B29D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E24EEB">
              <w:rPr>
                <w:rFonts w:ascii="Arial Narrow" w:hAnsi="Arial Narrow" w:cs="Arial"/>
                <w:sz w:val="22"/>
                <w:szCs w:val="22"/>
              </w:rPr>
              <w:t xml:space="preserve">Oprema v HE in 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>črp</w:t>
            </w:r>
            <w:r w:rsidR="006E5E28">
              <w:rPr>
                <w:rFonts w:ascii="Arial Narrow" w:hAnsi="Arial Narrow" w:cs="Arial"/>
                <w:sz w:val="22"/>
                <w:szCs w:val="22"/>
              </w:rPr>
              <w:t>a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 xml:space="preserve">lna </w:t>
            </w:r>
            <w:r w:rsidR="00F329F9" w:rsidRPr="00E24EEB">
              <w:rPr>
                <w:rFonts w:ascii="Arial Narrow" w:hAnsi="Arial Narrow" w:cs="Arial"/>
                <w:sz w:val="22"/>
                <w:szCs w:val="22"/>
              </w:rPr>
              <w:t>HE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BC0D79">
              <w:rPr>
                <w:rFonts w:ascii="Arial Narrow" w:hAnsi="Arial Narrow" w:cs="Arial"/>
                <w:sz w:val="22"/>
                <w:szCs w:val="22"/>
              </w:rPr>
              <w:t xml:space="preserve">in 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>sončna elektrarna</w:t>
            </w:r>
          </w:p>
        </w:tc>
        <w:tc>
          <w:tcPr>
            <w:tcW w:w="2335" w:type="dxa"/>
            <w:shd w:val="clear" w:color="auto" w:fill="FFFFFF"/>
            <w:vAlign w:val="center"/>
          </w:tcPr>
          <w:p w14:paraId="7028EA59" w14:textId="77777777" w:rsidR="009B29D2" w:rsidRPr="00E24EEB" w:rsidRDefault="00443A32" w:rsidP="009B29D2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197.329.747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6CB33F48" w14:textId="77777777" w:rsidR="009B29D2" w:rsidRPr="00E24EEB" w:rsidRDefault="009B29D2" w:rsidP="009B29D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E24EEB">
              <w:rPr>
                <w:rFonts w:ascii="Arial Narrow" w:hAnsi="Arial Narrow" w:cs="Arial"/>
                <w:sz w:val="22"/>
                <w:szCs w:val="22"/>
              </w:rPr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193" w:type="dxa"/>
            <w:shd w:val="clear" w:color="auto" w:fill="FFFFFF"/>
            <w:vAlign w:val="center"/>
          </w:tcPr>
          <w:p w14:paraId="338F9D2D" w14:textId="77777777" w:rsidR="009B29D2" w:rsidRPr="00E24EEB" w:rsidRDefault="009B29D2" w:rsidP="009B29D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E24EEB">
              <w:rPr>
                <w:rFonts w:ascii="Arial Narrow" w:hAnsi="Arial Narrow" w:cs="Arial"/>
                <w:sz w:val="22"/>
                <w:szCs w:val="22"/>
              </w:rPr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E24EE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B29D2" w:rsidRPr="00777B3F" w14:paraId="2FAF219C" w14:textId="77777777" w:rsidTr="00012AC4">
        <w:trPr>
          <w:trHeight w:val="284"/>
        </w:trPr>
        <w:tc>
          <w:tcPr>
            <w:tcW w:w="3619" w:type="dxa"/>
            <w:shd w:val="clear" w:color="auto" w:fill="CCECFF"/>
            <w:vAlign w:val="center"/>
          </w:tcPr>
          <w:p w14:paraId="7CDE1D98" w14:textId="77777777" w:rsidR="009B29D2" w:rsidRPr="00777B3F" w:rsidRDefault="009B29D2" w:rsidP="009B29D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CCECFF"/>
            <w:vAlign w:val="center"/>
          </w:tcPr>
          <w:p w14:paraId="70223C7D" w14:textId="77777777" w:rsidR="009B29D2" w:rsidRPr="00777B3F" w:rsidRDefault="00BD554C" w:rsidP="009B29D2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77B3F">
              <w:rPr>
                <w:rFonts w:ascii="Arial Narrow" w:hAnsi="Arial Narrow" w:cs="Arial"/>
                <w:b/>
                <w:sz w:val="22"/>
                <w:szCs w:val="22"/>
              </w:rPr>
              <w:t>SKUPAJ PREMIJA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C777361" w14:textId="77777777" w:rsidR="009B29D2" w:rsidRPr="00777B3F" w:rsidRDefault="00BD554C" w:rsidP="00BD55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C36FD7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36FD7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36FD7">
              <w:rPr>
                <w:rFonts w:ascii="Arial Narrow" w:hAnsi="Arial Narrow" w:cs="Arial"/>
                <w:sz w:val="22"/>
                <w:szCs w:val="22"/>
              </w:rPr>
            </w:r>
            <w:r w:rsidRPr="00C36FD7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36FD7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36FD7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36FD7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36FD7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36FD7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36FD7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193" w:type="dxa"/>
            <w:vAlign w:val="center"/>
          </w:tcPr>
          <w:p w14:paraId="3D9246B3" w14:textId="77777777" w:rsidR="009B29D2" w:rsidRPr="00777B3F" w:rsidRDefault="009B29D2" w:rsidP="009B29D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F84BEA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F84BEA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F84BEA">
              <w:rPr>
                <w:rFonts w:ascii="Arial Narrow" w:hAnsi="Arial Narrow" w:cs="Arial"/>
                <w:sz w:val="22"/>
                <w:szCs w:val="22"/>
              </w:rPr>
            </w:r>
            <w:r w:rsidRPr="00F84BEA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F84BEA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F84BEA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F84BEA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F84BEA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F84BEA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F84BEA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6CA93CAE" w14:textId="77777777" w:rsidR="00777B3F" w:rsidRDefault="00777B3F" w:rsidP="00777B3F">
      <w:pPr>
        <w:tabs>
          <w:tab w:val="left" w:pos="1230"/>
        </w:tabs>
        <w:rPr>
          <w:rFonts w:ascii="Arial" w:hAnsi="Arial" w:cs="Arial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1843"/>
        <w:gridCol w:w="2835"/>
        <w:gridCol w:w="2268"/>
      </w:tblGrid>
      <w:tr w:rsidR="00777B3F" w:rsidRPr="006E5E28" w14:paraId="3FAEE61B" w14:textId="77777777" w:rsidTr="00012AC4">
        <w:trPr>
          <w:trHeight w:val="284"/>
        </w:trPr>
        <w:tc>
          <w:tcPr>
            <w:tcW w:w="3006" w:type="dxa"/>
            <w:shd w:val="clear" w:color="auto" w:fill="CCECFF"/>
            <w:vAlign w:val="center"/>
          </w:tcPr>
          <w:p w14:paraId="3389C557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" w:name="_Hlk494866203"/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Specifikacija popustov</w:t>
            </w:r>
          </w:p>
        </w:tc>
        <w:tc>
          <w:tcPr>
            <w:tcW w:w="1843" w:type="dxa"/>
            <w:shd w:val="clear" w:color="auto" w:fill="CCECFF"/>
            <w:vAlign w:val="center"/>
          </w:tcPr>
          <w:p w14:paraId="47646443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% popusta</w:t>
            </w:r>
          </w:p>
        </w:tc>
        <w:tc>
          <w:tcPr>
            <w:tcW w:w="2835" w:type="dxa"/>
            <w:shd w:val="clear" w:color="auto" w:fill="CCECFF"/>
            <w:vAlign w:val="center"/>
          </w:tcPr>
          <w:p w14:paraId="71672705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Osnova za izračun popusta</w:t>
            </w:r>
          </w:p>
        </w:tc>
        <w:tc>
          <w:tcPr>
            <w:tcW w:w="2268" w:type="dxa"/>
            <w:shd w:val="clear" w:color="auto" w:fill="CCECFF"/>
            <w:vAlign w:val="center"/>
          </w:tcPr>
          <w:p w14:paraId="1D50CC00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Znesek popusta v €</w:t>
            </w:r>
          </w:p>
        </w:tc>
      </w:tr>
      <w:tr w:rsidR="00777B3F" w:rsidRPr="006E5E28" w14:paraId="1A1E8EB3" w14:textId="77777777" w:rsidTr="00012AC4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33BE65F0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970A5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433638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3D8BC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6E5E28" w14:paraId="0F4A31BC" w14:textId="77777777" w:rsidTr="00012AC4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215519CF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BD731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0B4719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B34AD3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6E5E28" w14:paraId="45FC168D" w14:textId="77777777" w:rsidTr="00012AC4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2C62ABCD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659B48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0301C2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6738D5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6E5E28" w14:paraId="35BDBF0C" w14:textId="77777777" w:rsidTr="00012AC4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72F9EA86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A70592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8DABA6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ED1A6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6E5E28" w14:paraId="1C423D6A" w14:textId="77777777" w:rsidTr="00012AC4">
        <w:trPr>
          <w:trHeight w:val="284"/>
        </w:trPr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6FEDC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7C0D0B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0D5802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F6059C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6E5E28" w:rsidRPr="006E5E28" w14:paraId="7DA9B856" w14:textId="77777777" w:rsidTr="00012AC4">
        <w:trPr>
          <w:trHeight w:val="284"/>
        </w:trPr>
        <w:tc>
          <w:tcPr>
            <w:tcW w:w="3006" w:type="dxa"/>
            <w:shd w:val="clear" w:color="auto" w:fill="CCECFF"/>
            <w:vAlign w:val="center"/>
          </w:tcPr>
          <w:p w14:paraId="343ADC35" w14:textId="77777777" w:rsidR="00777B3F" w:rsidRPr="006E5E28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Skupaj popusti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1EA8C8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3DDE18" w14:textId="77777777" w:rsidR="00777B3F" w:rsidRPr="006E5E28" w:rsidRDefault="00777B3F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7E059B" w14:textId="77777777" w:rsidR="00777B3F" w:rsidRPr="006E5E28" w:rsidRDefault="00777B3F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7311C1D0" w14:textId="77777777" w:rsidR="00777B3F" w:rsidRPr="00294E07" w:rsidRDefault="00777B3F" w:rsidP="00777B3F">
      <w:pPr>
        <w:rPr>
          <w:rFonts w:ascii="Arial Narrow" w:hAnsi="Arial Narrow" w:cs="Arial"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268"/>
      </w:tblGrid>
      <w:tr w:rsidR="00777B3F" w:rsidRPr="00294E07" w14:paraId="35A22918" w14:textId="77777777" w:rsidTr="00012AC4">
        <w:trPr>
          <w:trHeight w:val="340"/>
        </w:trPr>
        <w:tc>
          <w:tcPr>
            <w:tcW w:w="7684" w:type="dxa"/>
            <w:shd w:val="clear" w:color="auto" w:fill="CCECFF"/>
            <w:vAlign w:val="center"/>
          </w:tcPr>
          <w:p w14:paraId="0B4536A3" w14:textId="77777777" w:rsidR="00777B3F" w:rsidRPr="004A2F4C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Skupaj premija s popusti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4DB83E" w14:textId="77777777" w:rsidR="00777B3F" w:rsidRPr="004A2F4C" w:rsidRDefault="00777B3F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294E07" w14:paraId="7D1DDA77" w14:textId="77777777" w:rsidTr="00012AC4">
        <w:trPr>
          <w:trHeight w:val="340"/>
        </w:trPr>
        <w:tc>
          <w:tcPr>
            <w:tcW w:w="7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F6040" w14:textId="77777777" w:rsidR="00777B3F" w:rsidRPr="004A2F4C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DPZP </w:t>
            </w:r>
            <w:r w:rsidR="0067632C"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8,5 </w:t>
            </w: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% 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EC4B9E" w14:textId="77777777" w:rsidR="00777B3F" w:rsidRPr="004A2F4C" w:rsidRDefault="00777B3F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777B3F" w:rsidRPr="00294E07" w14:paraId="4565599D" w14:textId="77777777" w:rsidTr="00012AC4">
        <w:trPr>
          <w:trHeight w:val="340"/>
        </w:trPr>
        <w:tc>
          <w:tcPr>
            <w:tcW w:w="7684" w:type="dxa"/>
            <w:shd w:val="clear" w:color="auto" w:fill="CCECFF"/>
            <w:vAlign w:val="center"/>
          </w:tcPr>
          <w:p w14:paraId="7D5300E9" w14:textId="77777777" w:rsidR="00777B3F" w:rsidRPr="004A2F4C" w:rsidRDefault="00777B3F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Skupaj premija z DPZP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56EA3F" w14:textId="77777777" w:rsidR="00777B3F" w:rsidRPr="004A2F4C" w:rsidRDefault="00777B3F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5C2BB712" w14:textId="77777777" w:rsidR="000933DE" w:rsidRDefault="000933DE" w:rsidP="000933DE">
      <w:pPr>
        <w:jc w:val="left"/>
        <w:rPr>
          <w:rFonts w:ascii="Arial Narrow" w:hAnsi="Arial Narrow" w:cs="Arial"/>
          <w:b/>
          <w:bCs/>
          <w:spacing w:val="-3"/>
          <w:sz w:val="22"/>
          <w:szCs w:val="22"/>
        </w:rPr>
      </w:pPr>
    </w:p>
    <w:p w14:paraId="141B21FB" w14:textId="77777777" w:rsidR="00EA42D6" w:rsidRDefault="000933DE" w:rsidP="00387097">
      <w:pPr>
        <w:jc w:val="left"/>
        <w:rPr>
          <w:rFonts w:ascii="Arial" w:hAnsi="Arial" w:cs="Arial"/>
        </w:rPr>
      </w:pPr>
      <w:r w:rsidRPr="00F37987">
        <w:rPr>
          <w:rFonts w:ascii="Arial Narrow" w:hAnsi="Arial Narrow" w:cs="Arial"/>
          <w:b/>
          <w:bCs/>
          <w:spacing w:val="-3"/>
          <w:sz w:val="22"/>
          <w:szCs w:val="22"/>
        </w:rPr>
        <w:t>Ponudnik navedeno potrjuje s predložitvijo izpolnjenega obrazca po sistemu e-JN</w:t>
      </w:r>
      <w:bookmarkEnd w:id="2"/>
      <w:r w:rsidR="00387097">
        <w:rPr>
          <w:rFonts w:ascii="Arial Narrow" w:hAnsi="Arial Narrow" w:cs="Arial"/>
          <w:b/>
          <w:bCs/>
          <w:spacing w:val="-3"/>
          <w:sz w:val="22"/>
          <w:szCs w:val="22"/>
        </w:rPr>
        <w:t>.</w:t>
      </w:r>
    </w:p>
    <w:sectPr w:rsidR="00EA42D6" w:rsidSect="00012AC4">
      <w:headerReference w:type="default" r:id="rId8"/>
      <w:footerReference w:type="default" r:id="rId9"/>
      <w:pgSz w:w="11907" w:h="16840" w:code="9"/>
      <w:pgMar w:top="1560" w:right="1134" w:bottom="1077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CD97" w14:textId="77777777" w:rsidR="00A12D7C" w:rsidRDefault="00A12D7C">
      <w:r>
        <w:separator/>
      </w:r>
    </w:p>
  </w:endnote>
  <w:endnote w:type="continuationSeparator" w:id="0">
    <w:p w14:paraId="27AB8311" w14:textId="77777777" w:rsidR="00A12D7C" w:rsidRDefault="00A1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E)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EEF29" w14:textId="77777777" w:rsidR="000F5D0C" w:rsidRPr="007D447B" w:rsidRDefault="000F5D0C" w:rsidP="000F5D0C">
    <w:pPr>
      <w:pStyle w:val="Noga"/>
      <w:pBdr>
        <w:top w:val="single" w:sz="4" w:space="1" w:color="auto"/>
      </w:pBdr>
      <w:jc w:val="center"/>
      <w:rPr>
        <w:rStyle w:val="tevilkastrani"/>
        <w:rFonts w:ascii="Arial" w:hAnsi="Arial" w:cs="Arial"/>
        <w:sz w:val="18"/>
        <w:szCs w:val="18"/>
      </w:rPr>
    </w:pPr>
    <w:r w:rsidRPr="007D447B">
      <w:rPr>
        <w:rFonts w:ascii="Arial" w:hAnsi="Arial" w:cs="Arial"/>
        <w:sz w:val="18"/>
        <w:szCs w:val="18"/>
      </w:rPr>
      <w:t>stran:</w:t>
    </w:r>
    <w:r>
      <w:rPr>
        <w:rFonts w:ascii="Arial" w:hAnsi="Arial" w:cs="Arial"/>
        <w:sz w:val="18"/>
        <w:szCs w:val="18"/>
      </w:rPr>
      <w:t xml:space="preserve"> 18</w:t>
    </w:r>
    <w:r w:rsidRPr="007D447B">
      <w:rPr>
        <w:rFonts w:ascii="Arial" w:hAnsi="Arial" w:cs="Arial"/>
        <w:sz w:val="18"/>
        <w:szCs w:val="18"/>
      </w:rPr>
      <w:t>/</w:t>
    </w:r>
    <w:r>
      <w:rPr>
        <w:rStyle w:val="tevilkastrani"/>
        <w:rFonts w:ascii="Arial" w:hAnsi="Arial" w:cs="Arial"/>
        <w:sz w:val="18"/>
        <w:szCs w:val="18"/>
      </w:rPr>
      <w:t>30</w:t>
    </w:r>
  </w:p>
  <w:p w14:paraId="1F79EF7B" w14:textId="77777777" w:rsidR="000F5D0C" w:rsidRDefault="000F5D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357FF" w14:textId="77777777" w:rsidR="00A12D7C" w:rsidRDefault="00A12D7C">
      <w:r>
        <w:separator/>
      </w:r>
    </w:p>
  </w:footnote>
  <w:footnote w:type="continuationSeparator" w:id="0">
    <w:p w14:paraId="0C3E607B" w14:textId="77777777" w:rsidR="00A12D7C" w:rsidRDefault="00A1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13D0" w14:textId="77777777" w:rsidR="00C32DA6" w:rsidRDefault="00C32DA6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5886D1E0" w14:textId="77777777" w:rsidR="00C32DA6" w:rsidRDefault="00C32DA6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472E6ADF" w14:textId="77777777" w:rsidR="000C09D8" w:rsidRPr="004E750D" w:rsidRDefault="000C09D8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5AC6C773" w14:textId="77777777" w:rsidR="00C32DA6" w:rsidRPr="00C952D7" w:rsidRDefault="00C32DA6" w:rsidP="00C952D7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730114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5BA6AE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Heading1clen"/>
      <w:lvlText w:val="*"/>
      <w:lvlJc w:val="left"/>
    </w:lvl>
  </w:abstractNum>
  <w:abstractNum w:abstractNumId="3" w15:restartNumberingAfterBreak="0">
    <w:nsid w:val="00000003"/>
    <w:multiLevelType w:val="multilevel"/>
    <w:tmpl w:val="8F38D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781172"/>
    <w:multiLevelType w:val="multilevel"/>
    <w:tmpl w:val="E15050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2BD486A"/>
    <w:multiLevelType w:val="hybridMultilevel"/>
    <w:tmpl w:val="6D4C7998"/>
    <w:lvl w:ilvl="0" w:tplc="ACEAFF0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9B7028"/>
    <w:multiLevelType w:val="hybridMultilevel"/>
    <w:tmpl w:val="5A2CE108"/>
    <w:lvl w:ilvl="0" w:tplc="DF1E476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A44834"/>
    <w:multiLevelType w:val="hybridMultilevel"/>
    <w:tmpl w:val="7708D4D4"/>
    <w:lvl w:ilvl="0" w:tplc="86142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905CA"/>
    <w:multiLevelType w:val="hybridMultilevel"/>
    <w:tmpl w:val="C382F9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8649E"/>
    <w:multiLevelType w:val="singleLevel"/>
    <w:tmpl w:val="9788BADC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8E42C2"/>
    <w:multiLevelType w:val="hybridMultilevel"/>
    <w:tmpl w:val="91F85DB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1D0BA6"/>
    <w:multiLevelType w:val="multilevel"/>
    <w:tmpl w:val="3BCA31E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3025520"/>
    <w:multiLevelType w:val="multilevel"/>
    <w:tmpl w:val="C28C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357" w:hanging="357"/>
      </w:pPr>
      <w:rPr>
        <w:rFonts w:ascii="Verdana" w:hAnsi="Verdana"/>
        <w:b w:val="0"/>
        <w:i/>
        <w:sz w:val="20"/>
      </w:rPr>
    </w:lvl>
    <w:lvl w:ilvl="2">
      <w:numFmt w:val="bullet"/>
      <w:lvlText w:val=""/>
      <w:lvlJc w:val="left"/>
      <w:pPr>
        <w:ind w:left="720" w:hanging="363"/>
      </w:pPr>
      <w:rPr>
        <w:rFonts w:ascii="Symbol" w:hAnsi="Symbol"/>
      </w:rPr>
    </w:lvl>
    <w:lvl w:ilvl="3">
      <w:numFmt w:val="bullet"/>
      <w:lvlText w:val=""/>
      <w:lvlJc w:val="left"/>
      <w:pPr>
        <w:ind w:left="1077" w:hanging="357"/>
      </w:pPr>
      <w:rPr>
        <w:rFonts w:ascii="Symbol" w:hAnsi="Symbol"/>
      </w:rPr>
    </w:lvl>
    <w:lvl w:ilvl="4">
      <w:numFmt w:val="bullet"/>
      <w:lvlText w:val="-"/>
      <w:lvlJc w:val="left"/>
      <w:pPr>
        <w:ind w:left="1440" w:hanging="363"/>
      </w:pPr>
      <w:rPr>
        <w:rFonts w:ascii="Verdana" w:hAnsi="Verdan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Calibri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A10805"/>
    <w:multiLevelType w:val="hybridMultilevel"/>
    <w:tmpl w:val="9A0EA2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BF4512"/>
    <w:multiLevelType w:val="hybridMultilevel"/>
    <w:tmpl w:val="30E2CAB4"/>
    <w:lvl w:ilvl="0" w:tplc="3778430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3192F"/>
    <w:multiLevelType w:val="hybridMultilevel"/>
    <w:tmpl w:val="84FAD26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82F"/>
    <w:multiLevelType w:val="multilevel"/>
    <w:tmpl w:val="70A291D4"/>
    <w:lvl w:ilvl="0">
      <w:start w:val="1"/>
      <w:numFmt w:val="bullet"/>
      <w:lvlText w:val="•"/>
      <w:lvlJc w:val="left"/>
      <w:pPr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color w:val="0099FF"/>
      </w:rPr>
    </w:lvl>
    <w:lvl w:ilvl="2">
      <w:start w:val="1"/>
      <w:numFmt w:val="bullet"/>
      <w:lvlText w:val=""/>
      <w:lvlJc w:val="left"/>
      <w:pPr>
        <w:ind w:left="107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3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7" w:hanging="1440"/>
      </w:pPr>
      <w:rPr>
        <w:rFonts w:hint="default"/>
      </w:rPr>
    </w:lvl>
  </w:abstractNum>
  <w:abstractNum w:abstractNumId="17" w15:restartNumberingAfterBreak="0">
    <w:nsid w:val="1F1E6AC6"/>
    <w:multiLevelType w:val="hybridMultilevel"/>
    <w:tmpl w:val="6764D88A"/>
    <w:lvl w:ilvl="0" w:tplc="AC78E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E140E"/>
    <w:multiLevelType w:val="multilevel"/>
    <w:tmpl w:val="32125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Calibri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4A3EF6"/>
    <w:multiLevelType w:val="hybridMultilevel"/>
    <w:tmpl w:val="3E442B20"/>
    <w:lvl w:ilvl="0" w:tplc="AB30CAD4">
      <w:start w:val="1"/>
      <w:numFmt w:val="bullet"/>
      <w:pStyle w:val="pikaalineje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A2B5F87"/>
    <w:multiLevelType w:val="hybridMultilevel"/>
    <w:tmpl w:val="9D6CAF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82218"/>
    <w:multiLevelType w:val="multilevel"/>
    <w:tmpl w:val="DFA08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37C6BE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837624"/>
    <w:multiLevelType w:val="hybridMultilevel"/>
    <w:tmpl w:val="A91C3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71F7E"/>
    <w:multiLevelType w:val="hybridMultilevel"/>
    <w:tmpl w:val="CA9443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C40A9"/>
    <w:multiLevelType w:val="hybridMultilevel"/>
    <w:tmpl w:val="C368FFBA"/>
    <w:lvl w:ilvl="0" w:tplc="3778430E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D71EF0"/>
    <w:multiLevelType w:val="hybridMultilevel"/>
    <w:tmpl w:val="370AF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4060D6"/>
    <w:multiLevelType w:val="hybridMultilevel"/>
    <w:tmpl w:val="1576CCA0"/>
    <w:lvl w:ilvl="0" w:tplc="5AEC767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C5258"/>
    <w:multiLevelType w:val="hybridMultilevel"/>
    <w:tmpl w:val="8A905658"/>
    <w:lvl w:ilvl="0" w:tplc="0E58A6DC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2F4F51"/>
    <w:multiLevelType w:val="hybridMultilevel"/>
    <w:tmpl w:val="128854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03175"/>
    <w:multiLevelType w:val="multilevel"/>
    <w:tmpl w:val="152E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192F7C"/>
    <w:multiLevelType w:val="hybridMultilevel"/>
    <w:tmpl w:val="67B03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0E542E"/>
    <w:multiLevelType w:val="hybridMultilevel"/>
    <w:tmpl w:val="BD6C8846"/>
    <w:lvl w:ilvl="0" w:tplc="649073A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BF354D"/>
    <w:multiLevelType w:val="multilevel"/>
    <w:tmpl w:val="6F2423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 Narrow" w:eastAsia="Calibri" w:hAnsi="Arial Narrow" w:cs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F355EB7"/>
    <w:multiLevelType w:val="multilevel"/>
    <w:tmpl w:val="666468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52BA740A"/>
    <w:multiLevelType w:val="hybridMultilevel"/>
    <w:tmpl w:val="D57695D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34211"/>
    <w:multiLevelType w:val="hybridMultilevel"/>
    <w:tmpl w:val="8BCECE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D4508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58B86228"/>
    <w:multiLevelType w:val="hybridMultilevel"/>
    <w:tmpl w:val="72302D24"/>
    <w:lvl w:ilvl="0" w:tplc="ADDA2DC0">
      <w:start w:val="5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5E2909BD"/>
    <w:multiLevelType w:val="multilevel"/>
    <w:tmpl w:val="D760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 Narrow" w:eastAsia="Calibri" w:hAnsi="Arial Narrow" w:cs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12C32D7"/>
    <w:multiLevelType w:val="hybridMultilevel"/>
    <w:tmpl w:val="4F3AE56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587A87"/>
    <w:multiLevelType w:val="hybridMultilevel"/>
    <w:tmpl w:val="C996FE9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064E54"/>
    <w:multiLevelType w:val="multilevel"/>
    <w:tmpl w:val="641AAFD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0099FF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C084FDE"/>
    <w:multiLevelType w:val="hybridMultilevel"/>
    <w:tmpl w:val="A0CC3A9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402F5"/>
    <w:multiLevelType w:val="multilevel"/>
    <w:tmpl w:val="241CB026"/>
    <w:lvl w:ilvl="0">
      <w:numFmt w:val="bullet"/>
      <w:lvlText w:val=""/>
      <w:lvlJc w:val="left"/>
      <w:pPr>
        <w:ind w:left="360" w:hanging="360"/>
      </w:pPr>
      <w:rPr>
        <w:rFonts w:ascii="Wingdings 2" w:eastAsia="Times New Roman" w:hAnsi="Wingdings 2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 w15:restartNumberingAfterBreak="0">
    <w:nsid w:val="6F5438A3"/>
    <w:multiLevelType w:val="hybridMultilevel"/>
    <w:tmpl w:val="B442F3F8"/>
    <w:lvl w:ilvl="0" w:tplc="276A56C8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E626D"/>
    <w:multiLevelType w:val="hybridMultilevel"/>
    <w:tmpl w:val="831C539E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4"/>
  </w:num>
  <w:num w:numId="4">
    <w:abstractNumId w:val="19"/>
  </w:num>
  <w:num w:numId="5">
    <w:abstractNumId w:val="22"/>
  </w:num>
  <w:num w:numId="6">
    <w:abstractNumId w:val="42"/>
  </w:num>
  <w:num w:numId="7">
    <w:abstractNumId w:val="15"/>
  </w:num>
  <w:num w:numId="8">
    <w:abstractNumId w:val="6"/>
  </w:num>
  <w:num w:numId="9">
    <w:abstractNumId w:val="35"/>
  </w:num>
  <w:num w:numId="10">
    <w:abstractNumId w:val="2"/>
    <w:lvlOverride w:ilvl="0">
      <w:lvl w:ilvl="0">
        <w:start w:val="1"/>
        <w:numFmt w:val="bullet"/>
        <w:pStyle w:val="Heading1clen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9"/>
  </w:num>
  <w:num w:numId="13">
    <w:abstractNumId w:val="45"/>
  </w:num>
  <w:num w:numId="14">
    <w:abstractNumId w:val="7"/>
  </w:num>
  <w:num w:numId="15">
    <w:abstractNumId w:val="41"/>
  </w:num>
  <w:num w:numId="16">
    <w:abstractNumId w:val="20"/>
  </w:num>
  <w:num w:numId="17">
    <w:abstractNumId w:val="21"/>
  </w:num>
  <w:num w:numId="18">
    <w:abstractNumId w:val="8"/>
  </w:num>
  <w:num w:numId="19">
    <w:abstractNumId w:val="18"/>
  </w:num>
  <w:num w:numId="20">
    <w:abstractNumId w:val="32"/>
  </w:num>
  <w:num w:numId="21">
    <w:abstractNumId w:val="39"/>
  </w:num>
  <w:num w:numId="22">
    <w:abstractNumId w:val="5"/>
  </w:num>
  <w:num w:numId="23">
    <w:abstractNumId w:val="38"/>
  </w:num>
  <w:num w:numId="24">
    <w:abstractNumId w:val="36"/>
  </w:num>
  <w:num w:numId="25">
    <w:abstractNumId w:val="24"/>
  </w:num>
  <w:num w:numId="26">
    <w:abstractNumId w:val="23"/>
  </w:num>
  <w:num w:numId="27">
    <w:abstractNumId w:val="31"/>
  </w:num>
  <w:num w:numId="28">
    <w:abstractNumId w:val="28"/>
  </w:num>
  <w:num w:numId="29">
    <w:abstractNumId w:val="46"/>
  </w:num>
  <w:num w:numId="3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9"/>
  </w:num>
  <w:num w:numId="33">
    <w:abstractNumId w:val="43"/>
  </w:num>
  <w:num w:numId="34">
    <w:abstractNumId w:val="40"/>
  </w:num>
  <w:num w:numId="35">
    <w:abstractNumId w:val="37"/>
  </w:num>
  <w:num w:numId="36">
    <w:abstractNumId w:val="27"/>
  </w:num>
  <w:num w:numId="37">
    <w:abstractNumId w:val="17"/>
  </w:num>
  <w:num w:numId="38">
    <w:abstractNumId w:val="26"/>
  </w:num>
  <w:num w:numId="39">
    <w:abstractNumId w:val="16"/>
  </w:num>
  <w:num w:numId="40">
    <w:abstractNumId w:val="25"/>
  </w:num>
  <w:num w:numId="41">
    <w:abstractNumId w:val="14"/>
  </w:num>
  <w:num w:numId="42">
    <w:abstractNumId w:val="4"/>
  </w:num>
  <w:num w:numId="43">
    <w:abstractNumId w:val="33"/>
  </w:num>
  <w:num w:numId="44">
    <w:abstractNumId w:val="44"/>
  </w:num>
  <w:num w:numId="45">
    <w:abstractNumId w:val="12"/>
  </w:num>
  <w:num w:numId="4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awzuckokk+II5B37QsY7//9JthoAuaAbqWGj8caJPkU1g5H15LQIQK77gLRbsJnNjIvJUbL326NUjiyKiu/7WQ==" w:salt="X0J46UHAAFgy34Y/gdVd8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71DC"/>
    <w:rsid w:val="000010CF"/>
    <w:rsid w:val="00001CB8"/>
    <w:rsid w:val="000025BB"/>
    <w:rsid w:val="00003EE0"/>
    <w:rsid w:val="00005AFC"/>
    <w:rsid w:val="000065AD"/>
    <w:rsid w:val="00006A47"/>
    <w:rsid w:val="00007BC4"/>
    <w:rsid w:val="00007FF7"/>
    <w:rsid w:val="00010BDC"/>
    <w:rsid w:val="00010DD8"/>
    <w:rsid w:val="00011359"/>
    <w:rsid w:val="00012AC4"/>
    <w:rsid w:val="00012E72"/>
    <w:rsid w:val="00013BED"/>
    <w:rsid w:val="00014C6D"/>
    <w:rsid w:val="0001594E"/>
    <w:rsid w:val="0002074D"/>
    <w:rsid w:val="00020D1C"/>
    <w:rsid w:val="0002133F"/>
    <w:rsid w:val="00021CE8"/>
    <w:rsid w:val="00022DA6"/>
    <w:rsid w:val="0002342E"/>
    <w:rsid w:val="0002429A"/>
    <w:rsid w:val="00024961"/>
    <w:rsid w:val="00024A3A"/>
    <w:rsid w:val="000253FA"/>
    <w:rsid w:val="00026345"/>
    <w:rsid w:val="00026E9E"/>
    <w:rsid w:val="0003050A"/>
    <w:rsid w:val="00031417"/>
    <w:rsid w:val="00031B2C"/>
    <w:rsid w:val="00031E31"/>
    <w:rsid w:val="000335F9"/>
    <w:rsid w:val="00033D26"/>
    <w:rsid w:val="00034418"/>
    <w:rsid w:val="00034434"/>
    <w:rsid w:val="00034623"/>
    <w:rsid w:val="00036AB4"/>
    <w:rsid w:val="00036F43"/>
    <w:rsid w:val="0003735F"/>
    <w:rsid w:val="00040441"/>
    <w:rsid w:val="000411F7"/>
    <w:rsid w:val="00041EE1"/>
    <w:rsid w:val="00042179"/>
    <w:rsid w:val="000434B9"/>
    <w:rsid w:val="00043F0A"/>
    <w:rsid w:val="00045913"/>
    <w:rsid w:val="000459AE"/>
    <w:rsid w:val="00050047"/>
    <w:rsid w:val="00051A47"/>
    <w:rsid w:val="00051DF8"/>
    <w:rsid w:val="00054BBB"/>
    <w:rsid w:val="00055941"/>
    <w:rsid w:val="00055FD9"/>
    <w:rsid w:val="00056292"/>
    <w:rsid w:val="00056D3C"/>
    <w:rsid w:val="0005743C"/>
    <w:rsid w:val="00060623"/>
    <w:rsid w:val="0006096A"/>
    <w:rsid w:val="0006157B"/>
    <w:rsid w:val="00063B30"/>
    <w:rsid w:val="00065D04"/>
    <w:rsid w:val="00065F64"/>
    <w:rsid w:val="000665EC"/>
    <w:rsid w:val="00067205"/>
    <w:rsid w:val="000678A0"/>
    <w:rsid w:val="00070D3F"/>
    <w:rsid w:val="000726A8"/>
    <w:rsid w:val="00073B0F"/>
    <w:rsid w:val="00073EF5"/>
    <w:rsid w:val="0007408B"/>
    <w:rsid w:val="00074B5E"/>
    <w:rsid w:val="00077930"/>
    <w:rsid w:val="000779B1"/>
    <w:rsid w:val="00077A64"/>
    <w:rsid w:val="000803DA"/>
    <w:rsid w:val="00080820"/>
    <w:rsid w:val="00082C0E"/>
    <w:rsid w:val="0008335B"/>
    <w:rsid w:val="00083604"/>
    <w:rsid w:val="00084FC6"/>
    <w:rsid w:val="000850DA"/>
    <w:rsid w:val="00085A45"/>
    <w:rsid w:val="00085B81"/>
    <w:rsid w:val="000863DA"/>
    <w:rsid w:val="000867E2"/>
    <w:rsid w:val="0008723F"/>
    <w:rsid w:val="00090DD8"/>
    <w:rsid w:val="0009102E"/>
    <w:rsid w:val="00092E06"/>
    <w:rsid w:val="000933DE"/>
    <w:rsid w:val="000934FD"/>
    <w:rsid w:val="000941BD"/>
    <w:rsid w:val="00094BF9"/>
    <w:rsid w:val="00096655"/>
    <w:rsid w:val="000974F7"/>
    <w:rsid w:val="00097E5D"/>
    <w:rsid w:val="000A0A89"/>
    <w:rsid w:val="000A3126"/>
    <w:rsid w:val="000A3F9F"/>
    <w:rsid w:val="000A4683"/>
    <w:rsid w:val="000A4A2A"/>
    <w:rsid w:val="000A55B2"/>
    <w:rsid w:val="000A678C"/>
    <w:rsid w:val="000A78C7"/>
    <w:rsid w:val="000B0EA5"/>
    <w:rsid w:val="000B1143"/>
    <w:rsid w:val="000B38DE"/>
    <w:rsid w:val="000B580F"/>
    <w:rsid w:val="000B7A74"/>
    <w:rsid w:val="000B7D51"/>
    <w:rsid w:val="000B7FE7"/>
    <w:rsid w:val="000C09D8"/>
    <w:rsid w:val="000C105B"/>
    <w:rsid w:val="000C2226"/>
    <w:rsid w:val="000C281A"/>
    <w:rsid w:val="000C2C1B"/>
    <w:rsid w:val="000C32EC"/>
    <w:rsid w:val="000C350E"/>
    <w:rsid w:val="000C437D"/>
    <w:rsid w:val="000C4B78"/>
    <w:rsid w:val="000C4E51"/>
    <w:rsid w:val="000C69F1"/>
    <w:rsid w:val="000C7280"/>
    <w:rsid w:val="000C770B"/>
    <w:rsid w:val="000C7BF4"/>
    <w:rsid w:val="000D0568"/>
    <w:rsid w:val="000D078C"/>
    <w:rsid w:val="000D0C49"/>
    <w:rsid w:val="000D1BE8"/>
    <w:rsid w:val="000D38E7"/>
    <w:rsid w:val="000D4294"/>
    <w:rsid w:val="000D558D"/>
    <w:rsid w:val="000D5C54"/>
    <w:rsid w:val="000D62F7"/>
    <w:rsid w:val="000D6A2D"/>
    <w:rsid w:val="000D7DFC"/>
    <w:rsid w:val="000E03A3"/>
    <w:rsid w:val="000E04D3"/>
    <w:rsid w:val="000E087F"/>
    <w:rsid w:val="000E38D6"/>
    <w:rsid w:val="000E4D33"/>
    <w:rsid w:val="000E5731"/>
    <w:rsid w:val="000E5E62"/>
    <w:rsid w:val="000E6B59"/>
    <w:rsid w:val="000F056F"/>
    <w:rsid w:val="000F0C54"/>
    <w:rsid w:val="000F27C5"/>
    <w:rsid w:val="000F371C"/>
    <w:rsid w:val="000F3F91"/>
    <w:rsid w:val="000F4295"/>
    <w:rsid w:val="000F5316"/>
    <w:rsid w:val="000F548E"/>
    <w:rsid w:val="000F5788"/>
    <w:rsid w:val="000F5D0C"/>
    <w:rsid w:val="000F7550"/>
    <w:rsid w:val="000F7D84"/>
    <w:rsid w:val="00100070"/>
    <w:rsid w:val="00102D12"/>
    <w:rsid w:val="0010309D"/>
    <w:rsid w:val="001031C3"/>
    <w:rsid w:val="00105038"/>
    <w:rsid w:val="00105977"/>
    <w:rsid w:val="0010704E"/>
    <w:rsid w:val="001103B5"/>
    <w:rsid w:val="0011077C"/>
    <w:rsid w:val="00112197"/>
    <w:rsid w:val="00112EF8"/>
    <w:rsid w:val="001160CF"/>
    <w:rsid w:val="001210C6"/>
    <w:rsid w:val="00122036"/>
    <w:rsid w:val="001228DC"/>
    <w:rsid w:val="00123620"/>
    <w:rsid w:val="00124B86"/>
    <w:rsid w:val="00125577"/>
    <w:rsid w:val="00125619"/>
    <w:rsid w:val="00125E1C"/>
    <w:rsid w:val="0012688F"/>
    <w:rsid w:val="00126E4D"/>
    <w:rsid w:val="00127BE9"/>
    <w:rsid w:val="00127FDE"/>
    <w:rsid w:val="00130AA0"/>
    <w:rsid w:val="0013334A"/>
    <w:rsid w:val="00133923"/>
    <w:rsid w:val="00134D4A"/>
    <w:rsid w:val="00135D69"/>
    <w:rsid w:val="0013643A"/>
    <w:rsid w:val="0014013A"/>
    <w:rsid w:val="00144168"/>
    <w:rsid w:val="001452F6"/>
    <w:rsid w:val="00146606"/>
    <w:rsid w:val="0014713C"/>
    <w:rsid w:val="00147873"/>
    <w:rsid w:val="0015012C"/>
    <w:rsid w:val="0015128B"/>
    <w:rsid w:val="001531DA"/>
    <w:rsid w:val="00153962"/>
    <w:rsid w:val="0015430B"/>
    <w:rsid w:val="00154513"/>
    <w:rsid w:val="001548F9"/>
    <w:rsid w:val="00155052"/>
    <w:rsid w:val="00155582"/>
    <w:rsid w:val="00155793"/>
    <w:rsid w:val="0015660F"/>
    <w:rsid w:val="001575A2"/>
    <w:rsid w:val="001578E4"/>
    <w:rsid w:val="001607F2"/>
    <w:rsid w:val="0016194C"/>
    <w:rsid w:val="00161FB3"/>
    <w:rsid w:val="00163545"/>
    <w:rsid w:val="00164A00"/>
    <w:rsid w:val="00167396"/>
    <w:rsid w:val="0016770B"/>
    <w:rsid w:val="00167C89"/>
    <w:rsid w:val="00172757"/>
    <w:rsid w:val="00172A0D"/>
    <w:rsid w:val="0017311F"/>
    <w:rsid w:val="0017342B"/>
    <w:rsid w:val="00173EDF"/>
    <w:rsid w:val="00174C54"/>
    <w:rsid w:val="00174ED2"/>
    <w:rsid w:val="00175FAE"/>
    <w:rsid w:val="001762D6"/>
    <w:rsid w:val="001775F2"/>
    <w:rsid w:val="001820D3"/>
    <w:rsid w:val="001821B4"/>
    <w:rsid w:val="001825A7"/>
    <w:rsid w:val="00184787"/>
    <w:rsid w:val="00184D99"/>
    <w:rsid w:val="0018512C"/>
    <w:rsid w:val="001851DA"/>
    <w:rsid w:val="00186CA7"/>
    <w:rsid w:val="00187291"/>
    <w:rsid w:val="001904EB"/>
    <w:rsid w:val="00190DCE"/>
    <w:rsid w:val="00191FCE"/>
    <w:rsid w:val="00192324"/>
    <w:rsid w:val="0019246C"/>
    <w:rsid w:val="00195B14"/>
    <w:rsid w:val="0019650C"/>
    <w:rsid w:val="00196DF2"/>
    <w:rsid w:val="001A0036"/>
    <w:rsid w:val="001A03AF"/>
    <w:rsid w:val="001A14EA"/>
    <w:rsid w:val="001A2E01"/>
    <w:rsid w:val="001A347B"/>
    <w:rsid w:val="001A36BC"/>
    <w:rsid w:val="001A3F4C"/>
    <w:rsid w:val="001A46FF"/>
    <w:rsid w:val="001A4AD0"/>
    <w:rsid w:val="001A4FD5"/>
    <w:rsid w:val="001A56A0"/>
    <w:rsid w:val="001A59C8"/>
    <w:rsid w:val="001A6CBE"/>
    <w:rsid w:val="001A7A51"/>
    <w:rsid w:val="001B0CB0"/>
    <w:rsid w:val="001B0D62"/>
    <w:rsid w:val="001B146E"/>
    <w:rsid w:val="001B2328"/>
    <w:rsid w:val="001B331A"/>
    <w:rsid w:val="001B4A60"/>
    <w:rsid w:val="001B5028"/>
    <w:rsid w:val="001B7FE8"/>
    <w:rsid w:val="001C0AC4"/>
    <w:rsid w:val="001C122D"/>
    <w:rsid w:val="001C124A"/>
    <w:rsid w:val="001C222F"/>
    <w:rsid w:val="001C2E40"/>
    <w:rsid w:val="001C3236"/>
    <w:rsid w:val="001C3253"/>
    <w:rsid w:val="001C346D"/>
    <w:rsid w:val="001C38D1"/>
    <w:rsid w:val="001C4598"/>
    <w:rsid w:val="001C702D"/>
    <w:rsid w:val="001C7A67"/>
    <w:rsid w:val="001D034D"/>
    <w:rsid w:val="001D0D46"/>
    <w:rsid w:val="001D1407"/>
    <w:rsid w:val="001D371F"/>
    <w:rsid w:val="001D410E"/>
    <w:rsid w:val="001D557A"/>
    <w:rsid w:val="001D5C57"/>
    <w:rsid w:val="001D611F"/>
    <w:rsid w:val="001D672E"/>
    <w:rsid w:val="001D6D8D"/>
    <w:rsid w:val="001D7E69"/>
    <w:rsid w:val="001E093A"/>
    <w:rsid w:val="001E1AE3"/>
    <w:rsid w:val="001E2A0A"/>
    <w:rsid w:val="001E2CBE"/>
    <w:rsid w:val="001E2D22"/>
    <w:rsid w:val="001E4750"/>
    <w:rsid w:val="001E49E3"/>
    <w:rsid w:val="001E4BAB"/>
    <w:rsid w:val="001E5246"/>
    <w:rsid w:val="001F1761"/>
    <w:rsid w:val="001F36F3"/>
    <w:rsid w:val="001F38D7"/>
    <w:rsid w:val="001F39AD"/>
    <w:rsid w:val="001F4AE0"/>
    <w:rsid w:val="001F4CF0"/>
    <w:rsid w:val="001F5478"/>
    <w:rsid w:val="001F5CBB"/>
    <w:rsid w:val="001F60A9"/>
    <w:rsid w:val="001F6E4D"/>
    <w:rsid w:val="001F7197"/>
    <w:rsid w:val="002001B0"/>
    <w:rsid w:val="00201055"/>
    <w:rsid w:val="0020150C"/>
    <w:rsid w:val="00203011"/>
    <w:rsid w:val="0020491F"/>
    <w:rsid w:val="00206961"/>
    <w:rsid w:val="00211FAF"/>
    <w:rsid w:val="0021277B"/>
    <w:rsid w:val="002133DA"/>
    <w:rsid w:val="00213F60"/>
    <w:rsid w:val="0021607D"/>
    <w:rsid w:val="002163FE"/>
    <w:rsid w:val="00216B29"/>
    <w:rsid w:val="00221227"/>
    <w:rsid w:val="002220C1"/>
    <w:rsid w:val="002247EE"/>
    <w:rsid w:val="002249B7"/>
    <w:rsid w:val="00224B97"/>
    <w:rsid w:val="00224E28"/>
    <w:rsid w:val="00226243"/>
    <w:rsid w:val="00226C38"/>
    <w:rsid w:val="00226E92"/>
    <w:rsid w:val="00231046"/>
    <w:rsid w:val="002313C5"/>
    <w:rsid w:val="002314AF"/>
    <w:rsid w:val="00231B40"/>
    <w:rsid w:val="00232B89"/>
    <w:rsid w:val="00236759"/>
    <w:rsid w:val="002378DC"/>
    <w:rsid w:val="00237D0C"/>
    <w:rsid w:val="002401E1"/>
    <w:rsid w:val="0024075A"/>
    <w:rsid w:val="00240D4A"/>
    <w:rsid w:val="00240EA5"/>
    <w:rsid w:val="00241724"/>
    <w:rsid w:val="00242143"/>
    <w:rsid w:val="0024253A"/>
    <w:rsid w:val="00243548"/>
    <w:rsid w:val="00243B22"/>
    <w:rsid w:val="00243EAE"/>
    <w:rsid w:val="00244732"/>
    <w:rsid w:val="00244CD0"/>
    <w:rsid w:val="0024516D"/>
    <w:rsid w:val="00246277"/>
    <w:rsid w:val="002462CC"/>
    <w:rsid w:val="00246920"/>
    <w:rsid w:val="00247252"/>
    <w:rsid w:val="00247463"/>
    <w:rsid w:val="002515B0"/>
    <w:rsid w:val="00251FE3"/>
    <w:rsid w:val="00252042"/>
    <w:rsid w:val="002528F0"/>
    <w:rsid w:val="0025377F"/>
    <w:rsid w:val="002537E8"/>
    <w:rsid w:val="00253A73"/>
    <w:rsid w:val="00255497"/>
    <w:rsid w:val="00255A3A"/>
    <w:rsid w:val="00255B3C"/>
    <w:rsid w:val="00256454"/>
    <w:rsid w:val="002573BB"/>
    <w:rsid w:val="00257C59"/>
    <w:rsid w:val="00257DD6"/>
    <w:rsid w:val="00260A2F"/>
    <w:rsid w:val="00261843"/>
    <w:rsid w:val="00261FB2"/>
    <w:rsid w:val="0026370C"/>
    <w:rsid w:val="00263871"/>
    <w:rsid w:val="00264239"/>
    <w:rsid w:val="00267424"/>
    <w:rsid w:val="0027177A"/>
    <w:rsid w:val="0027688A"/>
    <w:rsid w:val="00276D76"/>
    <w:rsid w:val="002771BC"/>
    <w:rsid w:val="00277E71"/>
    <w:rsid w:val="002804F7"/>
    <w:rsid w:val="0028094F"/>
    <w:rsid w:val="00281121"/>
    <w:rsid w:val="00281A14"/>
    <w:rsid w:val="00282830"/>
    <w:rsid w:val="0028368B"/>
    <w:rsid w:val="00283CD0"/>
    <w:rsid w:val="00285080"/>
    <w:rsid w:val="00285B38"/>
    <w:rsid w:val="0028615B"/>
    <w:rsid w:val="0029002E"/>
    <w:rsid w:val="00290E1A"/>
    <w:rsid w:val="002922FD"/>
    <w:rsid w:val="00292311"/>
    <w:rsid w:val="00292905"/>
    <w:rsid w:val="00292E63"/>
    <w:rsid w:val="00293FF3"/>
    <w:rsid w:val="002940F2"/>
    <w:rsid w:val="0029432A"/>
    <w:rsid w:val="00294E07"/>
    <w:rsid w:val="002A0E68"/>
    <w:rsid w:val="002A12A3"/>
    <w:rsid w:val="002A23D9"/>
    <w:rsid w:val="002A42ED"/>
    <w:rsid w:val="002A5CE7"/>
    <w:rsid w:val="002A694D"/>
    <w:rsid w:val="002B179A"/>
    <w:rsid w:val="002B1A3A"/>
    <w:rsid w:val="002B2DB3"/>
    <w:rsid w:val="002B2FEC"/>
    <w:rsid w:val="002B3A04"/>
    <w:rsid w:val="002B4834"/>
    <w:rsid w:val="002B49F6"/>
    <w:rsid w:val="002B4EA9"/>
    <w:rsid w:val="002B6695"/>
    <w:rsid w:val="002B6E5D"/>
    <w:rsid w:val="002B7235"/>
    <w:rsid w:val="002B725C"/>
    <w:rsid w:val="002C0E24"/>
    <w:rsid w:val="002C1735"/>
    <w:rsid w:val="002C1E0A"/>
    <w:rsid w:val="002C2C13"/>
    <w:rsid w:val="002C3885"/>
    <w:rsid w:val="002C4111"/>
    <w:rsid w:val="002C4B3E"/>
    <w:rsid w:val="002C78D2"/>
    <w:rsid w:val="002D37A2"/>
    <w:rsid w:val="002D37F0"/>
    <w:rsid w:val="002D38DA"/>
    <w:rsid w:val="002D3ED6"/>
    <w:rsid w:val="002D42E7"/>
    <w:rsid w:val="002D4BAC"/>
    <w:rsid w:val="002D5026"/>
    <w:rsid w:val="002D5A3C"/>
    <w:rsid w:val="002D6190"/>
    <w:rsid w:val="002D6B07"/>
    <w:rsid w:val="002D6FDA"/>
    <w:rsid w:val="002D753D"/>
    <w:rsid w:val="002D7A9F"/>
    <w:rsid w:val="002E034B"/>
    <w:rsid w:val="002E28A2"/>
    <w:rsid w:val="002E3828"/>
    <w:rsid w:val="002E5681"/>
    <w:rsid w:val="002E6832"/>
    <w:rsid w:val="002E7690"/>
    <w:rsid w:val="002F0C68"/>
    <w:rsid w:val="002F19F1"/>
    <w:rsid w:val="002F40EF"/>
    <w:rsid w:val="002F615D"/>
    <w:rsid w:val="002F706E"/>
    <w:rsid w:val="002F71CB"/>
    <w:rsid w:val="002F7B88"/>
    <w:rsid w:val="0030198D"/>
    <w:rsid w:val="00301E5A"/>
    <w:rsid w:val="00302746"/>
    <w:rsid w:val="003033C4"/>
    <w:rsid w:val="00303B0C"/>
    <w:rsid w:val="00304FAD"/>
    <w:rsid w:val="0030585B"/>
    <w:rsid w:val="00306C39"/>
    <w:rsid w:val="00310CF0"/>
    <w:rsid w:val="00310FFC"/>
    <w:rsid w:val="003111B2"/>
    <w:rsid w:val="00314ADE"/>
    <w:rsid w:val="0031506C"/>
    <w:rsid w:val="00317A85"/>
    <w:rsid w:val="00320563"/>
    <w:rsid w:val="003214BD"/>
    <w:rsid w:val="003218F2"/>
    <w:rsid w:val="00321E62"/>
    <w:rsid w:val="00322B91"/>
    <w:rsid w:val="0032440C"/>
    <w:rsid w:val="00324AAC"/>
    <w:rsid w:val="00325212"/>
    <w:rsid w:val="00326709"/>
    <w:rsid w:val="00326E40"/>
    <w:rsid w:val="00327AE6"/>
    <w:rsid w:val="00330869"/>
    <w:rsid w:val="00330C25"/>
    <w:rsid w:val="00330CA9"/>
    <w:rsid w:val="00330F2D"/>
    <w:rsid w:val="00331200"/>
    <w:rsid w:val="003331EE"/>
    <w:rsid w:val="00333910"/>
    <w:rsid w:val="00335CE3"/>
    <w:rsid w:val="00337411"/>
    <w:rsid w:val="00337A58"/>
    <w:rsid w:val="003405B2"/>
    <w:rsid w:val="00342E08"/>
    <w:rsid w:val="003430F9"/>
    <w:rsid w:val="0034417A"/>
    <w:rsid w:val="00345757"/>
    <w:rsid w:val="0034693C"/>
    <w:rsid w:val="00347F38"/>
    <w:rsid w:val="003500FF"/>
    <w:rsid w:val="00350299"/>
    <w:rsid w:val="003522B4"/>
    <w:rsid w:val="00352716"/>
    <w:rsid w:val="00354A90"/>
    <w:rsid w:val="0035517F"/>
    <w:rsid w:val="003562DF"/>
    <w:rsid w:val="00357000"/>
    <w:rsid w:val="00357609"/>
    <w:rsid w:val="003579EA"/>
    <w:rsid w:val="00361A11"/>
    <w:rsid w:val="003620C1"/>
    <w:rsid w:val="0036223B"/>
    <w:rsid w:val="00362A96"/>
    <w:rsid w:val="00363241"/>
    <w:rsid w:val="00363412"/>
    <w:rsid w:val="0036376A"/>
    <w:rsid w:val="00364A92"/>
    <w:rsid w:val="003654D8"/>
    <w:rsid w:val="00367521"/>
    <w:rsid w:val="00367866"/>
    <w:rsid w:val="003700E1"/>
    <w:rsid w:val="00371071"/>
    <w:rsid w:val="00371F32"/>
    <w:rsid w:val="00372116"/>
    <w:rsid w:val="00372995"/>
    <w:rsid w:val="003737B7"/>
    <w:rsid w:val="0037447E"/>
    <w:rsid w:val="0037487A"/>
    <w:rsid w:val="00376C6D"/>
    <w:rsid w:val="0037707E"/>
    <w:rsid w:val="00377646"/>
    <w:rsid w:val="00377AD6"/>
    <w:rsid w:val="003800A4"/>
    <w:rsid w:val="00382B4D"/>
    <w:rsid w:val="00382D55"/>
    <w:rsid w:val="0038406E"/>
    <w:rsid w:val="003841C5"/>
    <w:rsid w:val="003845F1"/>
    <w:rsid w:val="00385023"/>
    <w:rsid w:val="00385634"/>
    <w:rsid w:val="0038617B"/>
    <w:rsid w:val="00387097"/>
    <w:rsid w:val="0038728F"/>
    <w:rsid w:val="00391360"/>
    <w:rsid w:val="00391FA1"/>
    <w:rsid w:val="003925FA"/>
    <w:rsid w:val="00397CA5"/>
    <w:rsid w:val="003A0E71"/>
    <w:rsid w:val="003A2011"/>
    <w:rsid w:val="003A20C4"/>
    <w:rsid w:val="003A256A"/>
    <w:rsid w:val="003A2651"/>
    <w:rsid w:val="003A2B3F"/>
    <w:rsid w:val="003A2F2C"/>
    <w:rsid w:val="003A4C7E"/>
    <w:rsid w:val="003A55D8"/>
    <w:rsid w:val="003A5C7F"/>
    <w:rsid w:val="003A6C2E"/>
    <w:rsid w:val="003A76F3"/>
    <w:rsid w:val="003B1BB1"/>
    <w:rsid w:val="003B2319"/>
    <w:rsid w:val="003B247B"/>
    <w:rsid w:val="003B33C2"/>
    <w:rsid w:val="003B3A87"/>
    <w:rsid w:val="003B5829"/>
    <w:rsid w:val="003B5851"/>
    <w:rsid w:val="003C1A39"/>
    <w:rsid w:val="003C2AA0"/>
    <w:rsid w:val="003C5113"/>
    <w:rsid w:val="003C5D78"/>
    <w:rsid w:val="003C6D0D"/>
    <w:rsid w:val="003C71E2"/>
    <w:rsid w:val="003C7930"/>
    <w:rsid w:val="003C7BBA"/>
    <w:rsid w:val="003C7F95"/>
    <w:rsid w:val="003D14B6"/>
    <w:rsid w:val="003D3602"/>
    <w:rsid w:val="003D3DBF"/>
    <w:rsid w:val="003D4F76"/>
    <w:rsid w:val="003D7ED0"/>
    <w:rsid w:val="003E08DF"/>
    <w:rsid w:val="003E119B"/>
    <w:rsid w:val="003E1BBE"/>
    <w:rsid w:val="003E2855"/>
    <w:rsid w:val="003E3A33"/>
    <w:rsid w:val="003E4648"/>
    <w:rsid w:val="003E5721"/>
    <w:rsid w:val="003E59BE"/>
    <w:rsid w:val="003E67F7"/>
    <w:rsid w:val="003E6BD0"/>
    <w:rsid w:val="003E77A0"/>
    <w:rsid w:val="003F05AD"/>
    <w:rsid w:val="003F405F"/>
    <w:rsid w:val="003F4345"/>
    <w:rsid w:val="003F5624"/>
    <w:rsid w:val="003F5C30"/>
    <w:rsid w:val="003F65AA"/>
    <w:rsid w:val="003F68A0"/>
    <w:rsid w:val="003F6CAF"/>
    <w:rsid w:val="003F7422"/>
    <w:rsid w:val="003F774E"/>
    <w:rsid w:val="004028BD"/>
    <w:rsid w:val="004037B3"/>
    <w:rsid w:val="00404472"/>
    <w:rsid w:val="00406128"/>
    <w:rsid w:val="00406B94"/>
    <w:rsid w:val="00407138"/>
    <w:rsid w:val="0040725C"/>
    <w:rsid w:val="00407C73"/>
    <w:rsid w:val="00407E85"/>
    <w:rsid w:val="00410AED"/>
    <w:rsid w:val="00410D74"/>
    <w:rsid w:val="00411931"/>
    <w:rsid w:val="00413984"/>
    <w:rsid w:val="004142DC"/>
    <w:rsid w:val="00416A80"/>
    <w:rsid w:val="00420126"/>
    <w:rsid w:val="0042078C"/>
    <w:rsid w:val="00420FDF"/>
    <w:rsid w:val="00421343"/>
    <w:rsid w:val="00421A9C"/>
    <w:rsid w:val="00422FB6"/>
    <w:rsid w:val="00423209"/>
    <w:rsid w:val="0042456E"/>
    <w:rsid w:val="00425A2B"/>
    <w:rsid w:val="00426A51"/>
    <w:rsid w:val="00427FB0"/>
    <w:rsid w:val="00430111"/>
    <w:rsid w:val="0043072D"/>
    <w:rsid w:val="00430E2A"/>
    <w:rsid w:val="00431625"/>
    <w:rsid w:val="004324F1"/>
    <w:rsid w:val="004331C5"/>
    <w:rsid w:val="004348A2"/>
    <w:rsid w:val="00434DFF"/>
    <w:rsid w:val="00436172"/>
    <w:rsid w:val="004375E0"/>
    <w:rsid w:val="00437B5E"/>
    <w:rsid w:val="004407EE"/>
    <w:rsid w:val="00441457"/>
    <w:rsid w:val="0044212A"/>
    <w:rsid w:val="004421D9"/>
    <w:rsid w:val="00442AA0"/>
    <w:rsid w:val="00442D9A"/>
    <w:rsid w:val="00443565"/>
    <w:rsid w:val="0044387D"/>
    <w:rsid w:val="004439C4"/>
    <w:rsid w:val="00443A32"/>
    <w:rsid w:val="00444870"/>
    <w:rsid w:val="004461A9"/>
    <w:rsid w:val="004462BF"/>
    <w:rsid w:val="00446E6C"/>
    <w:rsid w:val="004472E6"/>
    <w:rsid w:val="004473BB"/>
    <w:rsid w:val="004476A6"/>
    <w:rsid w:val="00447A63"/>
    <w:rsid w:val="00453202"/>
    <w:rsid w:val="00453490"/>
    <w:rsid w:val="00454505"/>
    <w:rsid w:val="00455B8F"/>
    <w:rsid w:val="00455CE6"/>
    <w:rsid w:val="00455F18"/>
    <w:rsid w:val="00456690"/>
    <w:rsid w:val="00456879"/>
    <w:rsid w:val="00457399"/>
    <w:rsid w:val="0046062C"/>
    <w:rsid w:val="0046125E"/>
    <w:rsid w:val="004631CB"/>
    <w:rsid w:val="0046406E"/>
    <w:rsid w:val="00465DB5"/>
    <w:rsid w:val="00466481"/>
    <w:rsid w:val="00466B29"/>
    <w:rsid w:val="00466E0F"/>
    <w:rsid w:val="00467AFE"/>
    <w:rsid w:val="00467D95"/>
    <w:rsid w:val="004709C1"/>
    <w:rsid w:val="00470CA3"/>
    <w:rsid w:val="00471037"/>
    <w:rsid w:val="00471BAD"/>
    <w:rsid w:val="004724C0"/>
    <w:rsid w:val="00473A7F"/>
    <w:rsid w:val="00475307"/>
    <w:rsid w:val="004755AA"/>
    <w:rsid w:val="00475818"/>
    <w:rsid w:val="0047662F"/>
    <w:rsid w:val="004767F6"/>
    <w:rsid w:val="00477172"/>
    <w:rsid w:val="0048088B"/>
    <w:rsid w:val="00481DC8"/>
    <w:rsid w:val="00481E75"/>
    <w:rsid w:val="00482589"/>
    <w:rsid w:val="00482A70"/>
    <w:rsid w:val="00483A8F"/>
    <w:rsid w:val="00484218"/>
    <w:rsid w:val="00484739"/>
    <w:rsid w:val="00485FF2"/>
    <w:rsid w:val="0048607D"/>
    <w:rsid w:val="004865DB"/>
    <w:rsid w:val="00491382"/>
    <w:rsid w:val="004920E0"/>
    <w:rsid w:val="00492499"/>
    <w:rsid w:val="004927E1"/>
    <w:rsid w:val="004935B0"/>
    <w:rsid w:val="00494D24"/>
    <w:rsid w:val="0049543A"/>
    <w:rsid w:val="0049678E"/>
    <w:rsid w:val="00496C83"/>
    <w:rsid w:val="00497DFA"/>
    <w:rsid w:val="004A2F4C"/>
    <w:rsid w:val="004A30E9"/>
    <w:rsid w:val="004A46C2"/>
    <w:rsid w:val="004A6404"/>
    <w:rsid w:val="004A6D9D"/>
    <w:rsid w:val="004A791E"/>
    <w:rsid w:val="004A7A42"/>
    <w:rsid w:val="004A7AF2"/>
    <w:rsid w:val="004B0014"/>
    <w:rsid w:val="004B2239"/>
    <w:rsid w:val="004B3053"/>
    <w:rsid w:val="004B49BA"/>
    <w:rsid w:val="004B4DD9"/>
    <w:rsid w:val="004B52A5"/>
    <w:rsid w:val="004B577B"/>
    <w:rsid w:val="004B6DB0"/>
    <w:rsid w:val="004B6EB9"/>
    <w:rsid w:val="004B7755"/>
    <w:rsid w:val="004C1407"/>
    <w:rsid w:val="004C15AB"/>
    <w:rsid w:val="004C290D"/>
    <w:rsid w:val="004C3B5A"/>
    <w:rsid w:val="004C4DDC"/>
    <w:rsid w:val="004C4F8A"/>
    <w:rsid w:val="004C5CC2"/>
    <w:rsid w:val="004C5F12"/>
    <w:rsid w:val="004C6460"/>
    <w:rsid w:val="004D000E"/>
    <w:rsid w:val="004D0A51"/>
    <w:rsid w:val="004D20F6"/>
    <w:rsid w:val="004D266F"/>
    <w:rsid w:val="004D4C22"/>
    <w:rsid w:val="004D7CB0"/>
    <w:rsid w:val="004E03E6"/>
    <w:rsid w:val="004E046D"/>
    <w:rsid w:val="004E0472"/>
    <w:rsid w:val="004E0F2A"/>
    <w:rsid w:val="004E2192"/>
    <w:rsid w:val="004E256D"/>
    <w:rsid w:val="004E36FD"/>
    <w:rsid w:val="004E5E43"/>
    <w:rsid w:val="004E60D4"/>
    <w:rsid w:val="004E750D"/>
    <w:rsid w:val="004E77E8"/>
    <w:rsid w:val="004F1E5B"/>
    <w:rsid w:val="004F220B"/>
    <w:rsid w:val="004F38A8"/>
    <w:rsid w:val="004F49B5"/>
    <w:rsid w:val="004F753E"/>
    <w:rsid w:val="004F77AA"/>
    <w:rsid w:val="00500417"/>
    <w:rsid w:val="005004FD"/>
    <w:rsid w:val="00500542"/>
    <w:rsid w:val="0050117C"/>
    <w:rsid w:val="0050121E"/>
    <w:rsid w:val="005012E2"/>
    <w:rsid w:val="00501543"/>
    <w:rsid w:val="00501A58"/>
    <w:rsid w:val="005024D7"/>
    <w:rsid w:val="005027AE"/>
    <w:rsid w:val="00502E81"/>
    <w:rsid w:val="00503054"/>
    <w:rsid w:val="00503769"/>
    <w:rsid w:val="00504F76"/>
    <w:rsid w:val="0050598B"/>
    <w:rsid w:val="005060EE"/>
    <w:rsid w:val="00507150"/>
    <w:rsid w:val="005102A2"/>
    <w:rsid w:val="00510CBC"/>
    <w:rsid w:val="00511631"/>
    <w:rsid w:val="00512203"/>
    <w:rsid w:val="00512460"/>
    <w:rsid w:val="00512A22"/>
    <w:rsid w:val="00512B20"/>
    <w:rsid w:val="00513E03"/>
    <w:rsid w:val="00514D76"/>
    <w:rsid w:val="0051685A"/>
    <w:rsid w:val="0051734D"/>
    <w:rsid w:val="00517468"/>
    <w:rsid w:val="005177F9"/>
    <w:rsid w:val="00517B87"/>
    <w:rsid w:val="005200A9"/>
    <w:rsid w:val="005205ED"/>
    <w:rsid w:val="00520E86"/>
    <w:rsid w:val="00521307"/>
    <w:rsid w:val="0052239F"/>
    <w:rsid w:val="00522A3A"/>
    <w:rsid w:val="00522DC4"/>
    <w:rsid w:val="00523002"/>
    <w:rsid w:val="0052327E"/>
    <w:rsid w:val="0052394C"/>
    <w:rsid w:val="00523C58"/>
    <w:rsid w:val="00524010"/>
    <w:rsid w:val="00524493"/>
    <w:rsid w:val="00524C2E"/>
    <w:rsid w:val="005250DE"/>
    <w:rsid w:val="00525A0E"/>
    <w:rsid w:val="00526E64"/>
    <w:rsid w:val="0053122D"/>
    <w:rsid w:val="005321EE"/>
    <w:rsid w:val="00532468"/>
    <w:rsid w:val="00534748"/>
    <w:rsid w:val="00534831"/>
    <w:rsid w:val="00534CED"/>
    <w:rsid w:val="005350E0"/>
    <w:rsid w:val="00535EFC"/>
    <w:rsid w:val="005378E4"/>
    <w:rsid w:val="005379B7"/>
    <w:rsid w:val="00537D19"/>
    <w:rsid w:val="005400F7"/>
    <w:rsid w:val="0054042F"/>
    <w:rsid w:val="0054073B"/>
    <w:rsid w:val="00541452"/>
    <w:rsid w:val="0054284E"/>
    <w:rsid w:val="00543396"/>
    <w:rsid w:val="00543D84"/>
    <w:rsid w:val="005440D7"/>
    <w:rsid w:val="00544A16"/>
    <w:rsid w:val="00545624"/>
    <w:rsid w:val="005456EF"/>
    <w:rsid w:val="00545D7E"/>
    <w:rsid w:val="005464D8"/>
    <w:rsid w:val="00550AE8"/>
    <w:rsid w:val="005511B1"/>
    <w:rsid w:val="00551445"/>
    <w:rsid w:val="00553147"/>
    <w:rsid w:val="00553943"/>
    <w:rsid w:val="00554402"/>
    <w:rsid w:val="00555090"/>
    <w:rsid w:val="005571A3"/>
    <w:rsid w:val="0055764C"/>
    <w:rsid w:val="00557668"/>
    <w:rsid w:val="0056004C"/>
    <w:rsid w:val="00560617"/>
    <w:rsid w:val="00560AF3"/>
    <w:rsid w:val="00560DAB"/>
    <w:rsid w:val="0056247C"/>
    <w:rsid w:val="00562A5D"/>
    <w:rsid w:val="00563252"/>
    <w:rsid w:val="005635D6"/>
    <w:rsid w:val="00564088"/>
    <w:rsid w:val="00564BBD"/>
    <w:rsid w:val="005653B9"/>
    <w:rsid w:val="00566D8E"/>
    <w:rsid w:val="005708F0"/>
    <w:rsid w:val="00570C71"/>
    <w:rsid w:val="005716D1"/>
    <w:rsid w:val="005721AE"/>
    <w:rsid w:val="005723CF"/>
    <w:rsid w:val="005746B1"/>
    <w:rsid w:val="0057493D"/>
    <w:rsid w:val="005752AB"/>
    <w:rsid w:val="005754F3"/>
    <w:rsid w:val="0057605B"/>
    <w:rsid w:val="00576401"/>
    <w:rsid w:val="00576958"/>
    <w:rsid w:val="00576AB7"/>
    <w:rsid w:val="00580C54"/>
    <w:rsid w:val="00581D97"/>
    <w:rsid w:val="00584049"/>
    <w:rsid w:val="005841CE"/>
    <w:rsid w:val="00584549"/>
    <w:rsid w:val="00587877"/>
    <w:rsid w:val="005913E5"/>
    <w:rsid w:val="0059211A"/>
    <w:rsid w:val="005923FE"/>
    <w:rsid w:val="00593741"/>
    <w:rsid w:val="005949ED"/>
    <w:rsid w:val="00594EAB"/>
    <w:rsid w:val="00595512"/>
    <w:rsid w:val="0059580F"/>
    <w:rsid w:val="0059625A"/>
    <w:rsid w:val="00596518"/>
    <w:rsid w:val="005A05D4"/>
    <w:rsid w:val="005A09B0"/>
    <w:rsid w:val="005A1517"/>
    <w:rsid w:val="005A4F98"/>
    <w:rsid w:val="005A546D"/>
    <w:rsid w:val="005A598E"/>
    <w:rsid w:val="005A662D"/>
    <w:rsid w:val="005A6FA0"/>
    <w:rsid w:val="005A6FA5"/>
    <w:rsid w:val="005A75E5"/>
    <w:rsid w:val="005B0322"/>
    <w:rsid w:val="005B19BD"/>
    <w:rsid w:val="005B1ACE"/>
    <w:rsid w:val="005B204B"/>
    <w:rsid w:val="005B290D"/>
    <w:rsid w:val="005B3293"/>
    <w:rsid w:val="005B35D8"/>
    <w:rsid w:val="005B35DE"/>
    <w:rsid w:val="005B3D5F"/>
    <w:rsid w:val="005B4BEC"/>
    <w:rsid w:val="005B53BD"/>
    <w:rsid w:val="005B5791"/>
    <w:rsid w:val="005B677B"/>
    <w:rsid w:val="005B69B3"/>
    <w:rsid w:val="005B74E8"/>
    <w:rsid w:val="005B7CB0"/>
    <w:rsid w:val="005C07AC"/>
    <w:rsid w:val="005C0E81"/>
    <w:rsid w:val="005C1013"/>
    <w:rsid w:val="005C16D4"/>
    <w:rsid w:val="005C1C1C"/>
    <w:rsid w:val="005C3A0B"/>
    <w:rsid w:val="005C3BAF"/>
    <w:rsid w:val="005C3DC3"/>
    <w:rsid w:val="005C40EE"/>
    <w:rsid w:val="005C481A"/>
    <w:rsid w:val="005C60E9"/>
    <w:rsid w:val="005C66D2"/>
    <w:rsid w:val="005D0BFF"/>
    <w:rsid w:val="005D3008"/>
    <w:rsid w:val="005D3E76"/>
    <w:rsid w:val="005D458B"/>
    <w:rsid w:val="005D4C3B"/>
    <w:rsid w:val="005D5D4E"/>
    <w:rsid w:val="005D61A3"/>
    <w:rsid w:val="005D76F9"/>
    <w:rsid w:val="005D793E"/>
    <w:rsid w:val="005E1A7C"/>
    <w:rsid w:val="005E40ED"/>
    <w:rsid w:val="005E5724"/>
    <w:rsid w:val="005E5F88"/>
    <w:rsid w:val="005F02D6"/>
    <w:rsid w:val="005F11BC"/>
    <w:rsid w:val="005F1D48"/>
    <w:rsid w:val="005F1E25"/>
    <w:rsid w:val="005F3E4C"/>
    <w:rsid w:val="005F6412"/>
    <w:rsid w:val="0060023B"/>
    <w:rsid w:val="00600304"/>
    <w:rsid w:val="00602449"/>
    <w:rsid w:val="0060283A"/>
    <w:rsid w:val="006029BB"/>
    <w:rsid w:val="00603EEB"/>
    <w:rsid w:val="00604E4E"/>
    <w:rsid w:val="0060555A"/>
    <w:rsid w:val="00605FF0"/>
    <w:rsid w:val="006072CE"/>
    <w:rsid w:val="00607397"/>
    <w:rsid w:val="00610333"/>
    <w:rsid w:val="00612EEE"/>
    <w:rsid w:val="006132AE"/>
    <w:rsid w:val="0061335C"/>
    <w:rsid w:val="00613922"/>
    <w:rsid w:val="006153BC"/>
    <w:rsid w:val="00615FAB"/>
    <w:rsid w:val="006164C9"/>
    <w:rsid w:val="00616AF2"/>
    <w:rsid w:val="00620695"/>
    <w:rsid w:val="00620FF8"/>
    <w:rsid w:val="0062135E"/>
    <w:rsid w:val="006216EA"/>
    <w:rsid w:val="006217F2"/>
    <w:rsid w:val="00621BE8"/>
    <w:rsid w:val="00621E3D"/>
    <w:rsid w:val="006255AD"/>
    <w:rsid w:val="006259BE"/>
    <w:rsid w:val="00625ED2"/>
    <w:rsid w:val="0062626E"/>
    <w:rsid w:val="0062719F"/>
    <w:rsid w:val="00627812"/>
    <w:rsid w:val="00627B4A"/>
    <w:rsid w:val="0063065A"/>
    <w:rsid w:val="00631FB4"/>
    <w:rsid w:val="00632C27"/>
    <w:rsid w:val="00632C35"/>
    <w:rsid w:val="00632D47"/>
    <w:rsid w:val="006331AA"/>
    <w:rsid w:val="006378D7"/>
    <w:rsid w:val="00637A23"/>
    <w:rsid w:val="0064023B"/>
    <w:rsid w:val="00641D01"/>
    <w:rsid w:val="00643981"/>
    <w:rsid w:val="006440BB"/>
    <w:rsid w:val="0064560C"/>
    <w:rsid w:val="00646238"/>
    <w:rsid w:val="00647433"/>
    <w:rsid w:val="00647AD9"/>
    <w:rsid w:val="00653ABB"/>
    <w:rsid w:val="00656311"/>
    <w:rsid w:val="00657E62"/>
    <w:rsid w:val="00660BE6"/>
    <w:rsid w:val="00660D67"/>
    <w:rsid w:val="0066161B"/>
    <w:rsid w:val="00661E0D"/>
    <w:rsid w:val="00662FBF"/>
    <w:rsid w:val="0066329E"/>
    <w:rsid w:val="0066373F"/>
    <w:rsid w:val="006637EF"/>
    <w:rsid w:val="00663EBD"/>
    <w:rsid w:val="00664268"/>
    <w:rsid w:val="00664D69"/>
    <w:rsid w:val="00664F53"/>
    <w:rsid w:val="0066537F"/>
    <w:rsid w:val="006660AC"/>
    <w:rsid w:val="00666828"/>
    <w:rsid w:val="00671EDA"/>
    <w:rsid w:val="00672998"/>
    <w:rsid w:val="00673123"/>
    <w:rsid w:val="00673AE3"/>
    <w:rsid w:val="00673C31"/>
    <w:rsid w:val="00673FB1"/>
    <w:rsid w:val="00675B19"/>
    <w:rsid w:val="0067632C"/>
    <w:rsid w:val="00676FC9"/>
    <w:rsid w:val="0068045D"/>
    <w:rsid w:val="006818D7"/>
    <w:rsid w:val="006827FF"/>
    <w:rsid w:val="00682CA3"/>
    <w:rsid w:val="006839B2"/>
    <w:rsid w:val="00685AF3"/>
    <w:rsid w:val="006869CE"/>
    <w:rsid w:val="00686F28"/>
    <w:rsid w:val="006873A6"/>
    <w:rsid w:val="006878E1"/>
    <w:rsid w:val="00687B5C"/>
    <w:rsid w:val="0069097A"/>
    <w:rsid w:val="0069135F"/>
    <w:rsid w:val="00692148"/>
    <w:rsid w:val="006923A8"/>
    <w:rsid w:val="00692991"/>
    <w:rsid w:val="00693CCB"/>
    <w:rsid w:val="00695666"/>
    <w:rsid w:val="006956A9"/>
    <w:rsid w:val="00695EDC"/>
    <w:rsid w:val="00696A5A"/>
    <w:rsid w:val="006973C8"/>
    <w:rsid w:val="00697494"/>
    <w:rsid w:val="006976F6"/>
    <w:rsid w:val="006A0254"/>
    <w:rsid w:val="006A0AD0"/>
    <w:rsid w:val="006A0D90"/>
    <w:rsid w:val="006A0DD5"/>
    <w:rsid w:val="006A3803"/>
    <w:rsid w:val="006A3E23"/>
    <w:rsid w:val="006A3E2B"/>
    <w:rsid w:val="006A4A3E"/>
    <w:rsid w:val="006A4FA5"/>
    <w:rsid w:val="006A71DC"/>
    <w:rsid w:val="006A7423"/>
    <w:rsid w:val="006A79C3"/>
    <w:rsid w:val="006A7E8F"/>
    <w:rsid w:val="006B05A9"/>
    <w:rsid w:val="006B19E2"/>
    <w:rsid w:val="006B3922"/>
    <w:rsid w:val="006B3D31"/>
    <w:rsid w:val="006B4481"/>
    <w:rsid w:val="006B6795"/>
    <w:rsid w:val="006B6A39"/>
    <w:rsid w:val="006B6AF8"/>
    <w:rsid w:val="006B6F25"/>
    <w:rsid w:val="006B7269"/>
    <w:rsid w:val="006B778D"/>
    <w:rsid w:val="006C0AD9"/>
    <w:rsid w:val="006C10C9"/>
    <w:rsid w:val="006C20CF"/>
    <w:rsid w:val="006C27D1"/>
    <w:rsid w:val="006C2F67"/>
    <w:rsid w:val="006C5AE0"/>
    <w:rsid w:val="006C65ED"/>
    <w:rsid w:val="006C6C98"/>
    <w:rsid w:val="006C6D07"/>
    <w:rsid w:val="006C73F6"/>
    <w:rsid w:val="006D1691"/>
    <w:rsid w:val="006D30F5"/>
    <w:rsid w:val="006D3442"/>
    <w:rsid w:val="006D3872"/>
    <w:rsid w:val="006D48C3"/>
    <w:rsid w:val="006D526D"/>
    <w:rsid w:val="006D5721"/>
    <w:rsid w:val="006D6279"/>
    <w:rsid w:val="006D72B4"/>
    <w:rsid w:val="006D7868"/>
    <w:rsid w:val="006E02E9"/>
    <w:rsid w:val="006E0C56"/>
    <w:rsid w:val="006E1465"/>
    <w:rsid w:val="006E1966"/>
    <w:rsid w:val="006E1EF3"/>
    <w:rsid w:val="006E5E28"/>
    <w:rsid w:val="006E6FB9"/>
    <w:rsid w:val="006E7CED"/>
    <w:rsid w:val="006F0B62"/>
    <w:rsid w:val="006F1767"/>
    <w:rsid w:val="006F2774"/>
    <w:rsid w:val="006F2C65"/>
    <w:rsid w:val="006F2CE7"/>
    <w:rsid w:val="006F3111"/>
    <w:rsid w:val="006F381C"/>
    <w:rsid w:val="006F4826"/>
    <w:rsid w:val="006F69CB"/>
    <w:rsid w:val="006F6DB4"/>
    <w:rsid w:val="006F7921"/>
    <w:rsid w:val="007009CC"/>
    <w:rsid w:val="00704054"/>
    <w:rsid w:val="00704A77"/>
    <w:rsid w:val="00704E96"/>
    <w:rsid w:val="00706C3B"/>
    <w:rsid w:val="00706F1F"/>
    <w:rsid w:val="007075BB"/>
    <w:rsid w:val="00707AA5"/>
    <w:rsid w:val="00707B93"/>
    <w:rsid w:val="00707F23"/>
    <w:rsid w:val="007109B4"/>
    <w:rsid w:val="00714401"/>
    <w:rsid w:val="00714CD8"/>
    <w:rsid w:val="00715309"/>
    <w:rsid w:val="00720551"/>
    <w:rsid w:val="007218A4"/>
    <w:rsid w:val="00723E9F"/>
    <w:rsid w:val="00727DF6"/>
    <w:rsid w:val="00730D60"/>
    <w:rsid w:val="00731A67"/>
    <w:rsid w:val="0073358A"/>
    <w:rsid w:val="007339FB"/>
    <w:rsid w:val="00734CEA"/>
    <w:rsid w:val="00735B61"/>
    <w:rsid w:val="00736709"/>
    <w:rsid w:val="007415A1"/>
    <w:rsid w:val="00741D50"/>
    <w:rsid w:val="00742E7C"/>
    <w:rsid w:val="00743399"/>
    <w:rsid w:val="007434A2"/>
    <w:rsid w:val="007436AD"/>
    <w:rsid w:val="00743907"/>
    <w:rsid w:val="00743A04"/>
    <w:rsid w:val="00744E9C"/>
    <w:rsid w:val="00745935"/>
    <w:rsid w:val="00746DE6"/>
    <w:rsid w:val="007474C2"/>
    <w:rsid w:val="007507AB"/>
    <w:rsid w:val="00754463"/>
    <w:rsid w:val="00754A8E"/>
    <w:rsid w:val="007572D2"/>
    <w:rsid w:val="007574C5"/>
    <w:rsid w:val="00757D47"/>
    <w:rsid w:val="00760794"/>
    <w:rsid w:val="00763111"/>
    <w:rsid w:val="00763607"/>
    <w:rsid w:val="00763BFC"/>
    <w:rsid w:val="00765397"/>
    <w:rsid w:val="007655C0"/>
    <w:rsid w:val="0076705A"/>
    <w:rsid w:val="0076723B"/>
    <w:rsid w:val="007677D8"/>
    <w:rsid w:val="00767F63"/>
    <w:rsid w:val="00770F6D"/>
    <w:rsid w:val="0077179A"/>
    <w:rsid w:val="00771A33"/>
    <w:rsid w:val="00771B37"/>
    <w:rsid w:val="00772BBA"/>
    <w:rsid w:val="0077353A"/>
    <w:rsid w:val="0077460A"/>
    <w:rsid w:val="00774ED7"/>
    <w:rsid w:val="0077588D"/>
    <w:rsid w:val="00776BD8"/>
    <w:rsid w:val="00776F1B"/>
    <w:rsid w:val="00777B3F"/>
    <w:rsid w:val="007812BF"/>
    <w:rsid w:val="0078373A"/>
    <w:rsid w:val="00784B20"/>
    <w:rsid w:val="007863CC"/>
    <w:rsid w:val="00790CAA"/>
    <w:rsid w:val="00791520"/>
    <w:rsid w:val="00792163"/>
    <w:rsid w:val="00793782"/>
    <w:rsid w:val="0079397A"/>
    <w:rsid w:val="00795465"/>
    <w:rsid w:val="00795AE9"/>
    <w:rsid w:val="007974CB"/>
    <w:rsid w:val="007A1140"/>
    <w:rsid w:val="007A1DA4"/>
    <w:rsid w:val="007A1DB7"/>
    <w:rsid w:val="007A4BBF"/>
    <w:rsid w:val="007A522E"/>
    <w:rsid w:val="007A573F"/>
    <w:rsid w:val="007A6863"/>
    <w:rsid w:val="007A6B54"/>
    <w:rsid w:val="007A7534"/>
    <w:rsid w:val="007A7B30"/>
    <w:rsid w:val="007A7D36"/>
    <w:rsid w:val="007B0406"/>
    <w:rsid w:val="007B17B2"/>
    <w:rsid w:val="007B22A6"/>
    <w:rsid w:val="007B22D0"/>
    <w:rsid w:val="007B3E9E"/>
    <w:rsid w:val="007B48B4"/>
    <w:rsid w:val="007B4EC8"/>
    <w:rsid w:val="007B7D55"/>
    <w:rsid w:val="007C1B2C"/>
    <w:rsid w:val="007C20A1"/>
    <w:rsid w:val="007C23DE"/>
    <w:rsid w:val="007C3D4E"/>
    <w:rsid w:val="007C417F"/>
    <w:rsid w:val="007C4FB5"/>
    <w:rsid w:val="007C592F"/>
    <w:rsid w:val="007C6469"/>
    <w:rsid w:val="007D112C"/>
    <w:rsid w:val="007D17ED"/>
    <w:rsid w:val="007D2894"/>
    <w:rsid w:val="007D2D84"/>
    <w:rsid w:val="007D447B"/>
    <w:rsid w:val="007D48A9"/>
    <w:rsid w:val="007D61B6"/>
    <w:rsid w:val="007D76E7"/>
    <w:rsid w:val="007E02F1"/>
    <w:rsid w:val="007E0764"/>
    <w:rsid w:val="007E1C8C"/>
    <w:rsid w:val="007E1F20"/>
    <w:rsid w:val="007E23DA"/>
    <w:rsid w:val="007E3683"/>
    <w:rsid w:val="007E3801"/>
    <w:rsid w:val="007E3A97"/>
    <w:rsid w:val="007E3FE9"/>
    <w:rsid w:val="007E4511"/>
    <w:rsid w:val="007E49C7"/>
    <w:rsid w:val="007E613C"/>
    <w:rsid w:val="007E7209"/>
    <w:rsid w:val="007F012A"/>
    <w:rsid w:val="007F05B0"/>
    <w:rsid w:val="007F06CC"/>
    <w:rsid w:val="007F3F8B"/>
    <w:rsid w:val="007F45C0"/>
    <w:rsid w:val="007F4DD3"/>
    <w:rsid w:val="007F4F79"/>
    <w:rsid w:val="007F7A89"/>
    <w:rsid w:val="008003FE"/>
    <w:rsid w:val="00800722"/>
    <w:rsid w:val="008009B8"/>
    <w:rsid w:val="0080202E"/>
    <w:rsid w:val="0080278E"/>
    <w:rsid w:val="00802B0A"/>
    <w:rsid w:val="00802F2B"/>
    <w:rsid w:val="00804AE9"/>
    <w:rsid w:val="00804BC0"/>
    <w:rsid w:val="00805182"/>
    <w:rsid w:val="00805190"/>
    <w:rsid w:val="00805530"/>
    <w:rsid w:val="00805725"/>
    <w:rsid w:val="00805772"/>
    <w:rsid w:val="00805B50"/>
    <w:rsid w:val="00810819"/>
    <w:rsid w:val="008108BF"/>
    <w:rsid w:val="00811A8B"/>
    <w:rsid w:val="008130BD"/>
    <w:rsid w:val="00813376"/>
    <w:rsid w:val="00813BC6"/>
    <w:rsid w:val="00813F04"/>
    <w:rsid w:val="00814DDD"/>
    <w:rsid w:val="0081574C"/>
    <w:rsid w:val="00815ED1"/>
    <w:rsid w:val="00820058"/>
    <w:rsid w:val="008203DC"/>
    <w:rsid w:val="0082083B"/>
    <w:rsid w:val="008210F8"/>
    <w:rsid w:val="008226CA"/>
    <w:rsid w:val="00822723"/>
    <w:rsid w:val="008229D7"/>
    <w:rsid w:val="00822A57"/>
    <w:rsid w:val="00822FD2"/>
    <w:rsid w:val="008230C0"/>
    <w:rsid w:val="00825DA7"/>
    <w:rsid w:val="00826773"/>
    <w:rsid w:val="00827D1C"/>
    <w:rsid w:val="0083075F"/>
    <w:rsid w:val="00830EA9"/>
    <w:rsid w:val="008316E4"/>
    <w:rsid w:val="00831EE0"/>
    <w:rsid w:val="00831F8B"/>
    <w:rsid w:val="00833AD2"/>
    <w:rsid w:val="00833C56"/>
    <w:rsid w:val="00835DEE"/>
    <w:rsid w:val="00836205"/>
    <w:rsid w:val="0083727C"/>
    <w:rsid w:val="00840138"/>
    <w:rsid w:val="00841331"/>
    <w:rsid w:val="00842763"/>
    <w:rsid w:val="0084290A"/>
    <w:rsid w:val="00844550"/>
    <w:rsid w:val="00845F97"/>
    <w:rsid w:val="00846369"/>
    <w:rsid w:val="008468B5"/>
    <w:rsid w:val="00846D18"/>
    <w:rsid w:val="00850C43"/>
    <w:rsid w:val="00851F73"/>
    <w:rsid w:val="0085257B"/>
    <w:rsid w:val="00853DF1"/>
    <w:rsid w:val="0085498A"/>
    <w:rsid w:val="008552E8"/>
    <w:rsid w:val="00856D20"/>
    <w:rsid w:val="00857090"/>
    <w:rsid w:val="00857AD9"/>
    <w:rsid w:val="00857FFA"/>
    <w:rsid w:val="00860B86"/>
    <w:rsid w:val="00860C33"/>
    <w:rsid w:val="00861999"/>
    <w:rsid w:val="00862B22"/>
    <w:rsid w:val="008632C8"/>
    <w:rsid w:val="0086443F"/>
    <w:rsid w:val="00864AE8"/>
    <w:rsid w:val="00864D6C"/>
    <w:rsid w:val="008664F9"/>
    <w:rsid w:val="00870515"/>
    <w:rsid w:val="0087102F"/>
    <w:rsid w:val="00871155"/>
    <w:rsid w:val="00871C26"/>
    <w:rsid w:val="00872E46"/>
    <w:rsid w:val="00873885"/>
    <w:rsid w:val="00874E4E"/>
    <w:rsid w:val="008756C0"/>
    <w:rsid w:val="00875C00"/>
    <w:rsid w:val="00876402"/>
    <w:rsid w:val="00876CE1"/>
    <w:rsid w:val="008773D2"/>
    <w:rsid w:val="00877F8E"/>
    <w:rsid w:val="00880A98"/>
    <w:rsid w:val="00881305"/>
    <w:rsid w:val="00883CC6"/>
    <w:rsid w:val="00883F13"/>
    <w:rsid w:val="0088610B"/>
    <w:rsid w:val="00886628"/>
    <w:rsid w:val="008872BF"/>
    <w:rsid w:val="0089221B"/>
    <w:rsid w:val="00892604"/>
    <w:rsid w:val="0089298B"/>
    <w:rsid w:val="00893968"/>
    <w:rsid w:val="00893BCF"/>
    <w:rsid w:val="008940E7"/>
    <w:rsid w:val="00894551"/>
    <w:rsid w:val="00895667"/>
    <w:rsid w:val="00895994"/>
    <w:rsid w:val="00896168"/>
    <w:rsid w:val="008A0EAA"/>
    <w:rsid w:val="008A22A3"/>
    <w:rsid w:val="008A265B"/>
    <w:rsid w:val="008A2C9E"/>
    <w:rsid w:val="008A3C27"/>
    <w:rsid w:val="008A49A8"/>
    <w:rsid w:val="008A4E59"/>
    <w:rsid w:val="008A6E2D"/>
    <w:rsid w:val="008B11A7"/>
    <w:rsid w:val="008B15C5"/>
    <w:rsid w:val="008B1A0A"/>
    <w:rsid w:val="008B2BF8"/>
    <w:rsid w:val="008B4B7E"/>
    <w:rsid w:val="008B4D3B"/>
    <w:rsid w:val="008B5710"/>
    <w:rsid w:val="008B5775"/>
    <w:rsid w:val="008B5823"/>
    <w:rsid w:val="008B5F1C"/>
    <w:rsid w:val="008B624C"/>
    <w:rsid w:val="008B75E9"/>
    <w:rsid w:val="008C079A"/>
    <w:rsid w:val="008C093D"/>
    <w:rsid w:val="008C0D95"/>
    <w:rsid w:val="008C2044"/>
    <w:rsid w:val="008C256D"/>
    <w:rsid w:val="008C2574"/>
    <w:rsid w:val="008C28D9"/>
    <w:rsid w:val="008C294B"/>
    <w:rsid w:val="008C2EC1"/>
    <w:rsid w:val="008C3D08"/>
    <w:rsid w:val="008C43B1"/>
    <w:rsid w:val="008C4915"/>
    <w:rsid w:val="008C4F34"/>
    <w:rsid w:val="008C50E8"/>
    <w:rsid w:val="008C50F5"/>
    <w:rsid w:val="008C5775"/>
    <w:rsid w:val="008C5BF3"/>
    <w:rsid w:val="008C649C"/>
    <w:rsid w:val="008C6C0F"/>
    <w:rsid w:val="008D06C4"/>
    <w:rsid w:val="008D089C"/>
    <w:rsid w:val="008D1B2F"/>
    <w:rsid w:val="008D216D"/>
    <w:rsid w:val="008D217D"/>
    <w:rsid w:val="008D528A"/>
    <w:rsid w:val="008D57E3"/>
    <w:rsid w:val="008D601C"/>
    <w:rsid w:val="008D662A"/>
    <w:rsid w:val="008D6B67"/>
    <w:rsid w:val="008D7729"/>
    <w:rsid w:val="008D7F9D"/>
    <w:rsid w:val="008E0461"/>
    <w:rsid w:val="008E0D63"/>
    <w:rsid w:val="008E12B2"/>
    <w:rsid w:val="008E2227"/>
    <w:rsid w:val="008E31F1"/>
    <w:rsid w:val="008E451C"/>
    <w:rsid w:val="008E461A"/>
    <w:rsid w:val="008E5023"/>
    <w:rsid w:val="008E55C1"/>
    <w:rsid w:val="008E5D31"/>
    <w:rsid w:val="008E65F5"/>
    <w:rsid w:val="008E6AC0"/>
    <w:rsid w:val="008E6B16"/>
    <w:rsid w:val="008E6CCB"/>
    <w:rsid w:val="008E7318"/>
    <w:rsid w:val="008F0282"/>
    <w:rsid w:val="008F0963"/>
    <w:rsid w:val="008F103A"/>
    <w:rsid w:val="008F14F6"/>
    <w:rsid w:val="008F1C06"/>
    <w:rsid w:val="008F23BC"/>
    <w:rsid w:val="008F2C74"/>
    <w:rsid w:val="008F3251"/>
    <w:rsid w:val="008F334A"/>
    <w:rsid w:val="008F3BCE"/>
    <w:rsid w:val="008F4C2C"/>
    <w:rsid w:val="008F4CAC"/>
    <w:rsid w:val="008F54C7"/>
    <w:rsid w:val="008F61E1"/>
    <w:rsid w:val="008F7938"/>
    <w:rsid w:val="008F7DB7"/>
    <w:rsid w:val="008F7EE9"/>
    <w:rsid w:val="0090041A"/>
    <w:rsid w:val="009015EC"/>
    <w:rsid w:val="0090184F"/>
    <w:rsid w:val="00902762"/>
    <w:rsid w:val="00902BB2"/>
    <w:rsid w:val="009038BD"/>
    <w:rsid w:val="009039E9"/>
    <w:rsid w:val="00904382"/>
    <w:rsid w:val="009044F4"/>
    <w:rsid w:val="00904F11"/>
    <w:rsid w:val="009072D3"/>
    <w:rsid w:val="0091016D"/>
    <w:rsid w:val="00912B8E"/>
    <w:rsid w:val="00913546"/>
    <w:rsid w:val="009146A6"/>
    <w:rsid w:val="00914AB4"/>
    <w:rsid w:val="00914B2B"/>
    <w:rsid w:val="00915749"/>
    <w:rsid w:val="00916181"/>
    <w:rsid w:val="00916A27"/>
    <w:rsid w:val="00917234"/>
    <w:rsid w:val="00917A51"/>
    <w:rsid w:val="00917CA6"/>
    <w:rsid w:val="009204BF"/>
    <w:rsid w:val="00921162"/>
    <w:rsid w:val="009216D6"/>
    <w:rsid w:val="009218F1"/>
    <w:rsid w:val="00924F75"/>
    <w:rsid w:val="00925F65"/>
    <w:rsid w:val="00926DBB"/>
    <w:rsid w:val="00927978"/>
    <w:rsid w:val="00927C74"/>
    <w:rsid w:val="009302BC"/>
    <w:rsid w:val="0093079D"/>
    <w:rsid w:val="00930C09"/>
    <w:rsid w:val="00931848"/>
    <w:rsid w:val="00931DA8"/>
    <w:rsid w:val="009320DD"/>
    <w:rsid w:val="00933355"/>
    <w:rsid w:val="009349AD"/>
    <w:rsid w:val="00936961"/>
    <w:rsid w:val="00936EEB"/>
    <w:rsid w:val="0093729F"/>
    <w:rsid w:val="009373B1"/>
    <w:rsid w:val="0093745C"/>
    <w:rsid w:val="009376F1"/>
    <w:rsid w:val="00937A71"/>
    <w:rsid w:val="009405D8"/>
    <w:rsid w:val="00940C05"/>
    <w:rsid w:val="009410D8"/>
    <w:rsid w:val="00942108"/>
    <w:rsid w:val="009442D7"/>
    <w:rsid w:val="00945249"/>
    <w:rsid w:val="00945767"/>
    <w:rsid w:val="00946384"/>
    <w:rsid w:val="009468C9"/>
    <w:rsid w:val="00947DD9"/>
    <w:rsid w:val="009501C9"/>
    <w:rsid w:val="00950E86"/>
    <w:rsid w:val="00951666"/>
    <w:rsid w:val="0095320F"/>
    <w:rsid w:val="009535CF"/>
    <w:rsid w:val="009538F9"/>
    <w:rsid w:val="00953BA6"/>
    <w:rsid w:val="009557A5"/>
    <w:rsid w:val="009557C5"/>
    <w:rsid w:val="009567C1"/>
    <w:rsid w:val="00956DA1"/>
    <w:rsid w:val="00957394"/>
    <w:rsid w:val="009603D7"/>
    <w:rsid w:val="00961583"/>
    <w:rsid w:val="00961685"/>
    <w:rsid w:val="009636A7"/>
    <w:rsid w:val="00963EBE"/>
    <w:rsid w:val="00964F19"/>
    <w:rsid w:val="00965DDA"/>
    <w:rsid w:val="009662D0"/>
    <w:rsid w:val="00966D6B"/>
    <w:rsid w:val="00966F85"/>
    <w:rsid w:val="009670A5"/>
    <w:rsid w:val="00967430"/>
    <w:rsid w:val="00967C71"/>
    <w:rsid w:val="00970714"/>
    <w:rsid w:val="00970F33"/>
    <w:rsid w:val="009712BE"/>
    <w:rsid w:val="009722EB"/>
    <w:rsid w:val="00972799"/>
    <w:rsid w:val="009730C8"/>
    <w:rsid w:val="009734C5"/>
    <w:rsid w:val="00973932"/>
    <w:rsid w:val="00975C9C"/>
    <w:rsid w:val="00975CE7"/>
    <w:rsid w:val="00977094"/>
    <w:rsid w:val="00980D84"/>
    <w:rsid w:val="00981C81"/>
    <w:rsid w:val="00982099"/>
    <w:rsid w:val="00982A4E"/>
    <w:rsid w:val="009842EC"/>
    <w:rsid w:val="009873A5"/>
    <w:rsid w:val="009874BA"/>
    <w:rsid w:val="00990FC8"/>
    <w:rsid w:val="00991F78"/>
    <w:rsid w:val="00992C62"/>
    <w:rsid w:val="00993622"/>
    <w:rsid w:val="009945A4"/>
    <w:rsid w:val="009949FB"/>
    <w:rsid w:val="009952B4"/>
    <w:rsid w:val="0099690E"/>
    <w:rsid w:val="009978FF"/>
    <w:rsid w:val="00997A7B"/>
    <w:rsid w:val="009A0BB5"/>
    <w:rsid w:val="009A11C6"/>
    <w:rsid w:val="009A1708"/>
    <w:rsid w:val="009A3BB0"/>
    <w:rsid w:val="009A4087"/>
    <w:rsid w:val="009A5AB0"/>
    <w:rsid w:val="009A5EB3"/>
    <w:rsid w:val="009A7201"/>
    <w:rsid w:val="009A73D2"/>
    <w:rsid w:val="009B043E"/>
    <w:rsid w:val="009B076C"/>
    <w:rsid w:val="009B27C1"/>
    <w:rsid w:val="009B29D2"/>
    <w:rsid w:val="009B4CAB"/>
    <w:rsid w:val="009B5274"/>
    <w:rsid w:val="009B56D5"/>
    <w:rsid w:val="009B65A9"/>
    <w:rsid w:val="009C03AE"/>
    <w:rsid w:val="009C131F"/>
    <w:rsid w:val="009C1F8D"/>
    <w:rsid w:val="009C2496"/>
    <w:rsid w:val="009C3F03"/>
    <w:rsid w:val="009C4DA0"/>
    <w:rsid w:val="009C5E3C"/>
    <w:rsid w:val="009C63E4"/>
    <w:rsid w:val="009C7762"/>
    <w:rsid w:val="009C7796"/>
    <w:rsid w:val="009C7FBD"/>
    <w:rsid w:val="009D00B8"/>
    <w:rsid w:val="009D1539"/>
    <w:rsid w:val="009D1B58"/>
    <w:rsid w:val="009D1C1F"/>
    <w:rsid w:val="009D3102"/>
    <w:rsid w:val="009D3E85"/>
    <w:rsid w:val="009D45DB"/>
    <w:rsid w:val="009D46C6"/>
    <w:rsid w:val="009D5A44"/>
    <w:rsid w:val="009D66C0"/>
    <w:rsid w:val="009D70E4"/>
    <w:rsid w:val="009E1209"/>
    <w:rsid w:val="009E14FD"/>
    <w:rsid w:val="009E1B72"/>
    <w:rsid w:val="009E4AF6"/>
    <w:rsid w:val="009E5B71"/>
    <w:rsid w:val="009E5DE5"/>
    <w:rsid w:val="009E643B"/>
    <w:rsid w:val="009E7FFC"/>
    <w:rsid w:val="009F1E2B"/>
    <w:rsid w:val="009F20DB"/>
    <w:rsid w:val="009F215B"/>
    <w:rsid w:val="009F3AEA"/>
    <w:rsid w:val="009F3AF2"/>
    <w:rsid w:val="009F49D2"/>
    <w:rsid w:val="009F4EA3"/>
    <w:rsid w:val="009F5127"/>
    <w:rsid w:val="009F52FD"/>
    <w:rsid w:val="009F5B6A"/>
    <w:rsid w:val="009F5D8D"/>
    <w:rsid w:val="009F60D3"/>
    <w:rsid w:val="009F72BA"/>
    <w:rsid w:val="00A02BDA"/>
    <w:rsid w:val="00A02CF8"/>
    <w:rsid w:val="00A032CF"/>
    <w:rsid w:val="00A03428"/>
    <w:rsid w:val="00A0386E"/>
    <w:rsid w:val="00A03BBF"/>
    <w:rsid w:val="00A03F42"/>
    <w:rsid w:val="00A0492E"/>
    <w:rsid w:val="00A05683"/>
    <w:rsid w:val="00A06455"/>
    <w:rsid w:val="00A06619"/>
    <w:rsid w:val="00A1165F"/>
    <w:rsid w:val="00A11869"/>
    <w:rsid w:val="00A11B68"/>
    <w:rsid w:val="00A12D7C"/>
    <w:rsid w:val="00A13633"/>
    <w:rsid w:val="00A136F1"/>
    <w:rsid w:val="00A14472"/>
    <w:rsid w:val="00A149FF"/>
    <w:rsid w:val="00A154CD"/>
    <w:rsid w:val="00A15567"/>
    <w:rsid w:val="00A21734"/>
    <w:rsid w:val="00A22677"/>
    <w:rsid w:val="00A23DDB"/>
    <w:rsid w:val="00A2417B"/>
    <w:rsid w:val="00A241B5"/>
    <w:rsid w:val="00A2422F"/>
    <w:rsid w:val="00A247F8"/>
    <w:rsid w:val="00A24805"/>
    <w:rsid w:val="00A24D94"/>
    <w:rsid w:val="00A25F6A"/>
    <w:rsid w:val="00A26BF2"/>
    <w:rsid w:val="00A30AC2"/>
    <w:rsid w:val="00A30C6F"/>
    <w:rsid w:val="00A30F3B"/>
    <w:rsid w:val="00A3289B"/>
    <w:rsid w:val="00A32AD9"/>
    <w:rsid w:val="00A32ECE"/>
    <w:rsid w:val="00A337D2"/>
    <w:rsid w:val="00A34B53"/>
    <w:rsid w:val="00A34CAB"/>
    <w:rsid w:val="00A34E8D"/>
    <w:rsid w:val="00A35886"/>
    <w:rsid w:val="00A3650C"/>
    <w:rsid w:val="00A36739"/>
    <w:rsid w:val="00A36B9E"/>
    <w:rsid w:val="00A377AE"/>
    <w:rsid w:val="00A377C7"/>
    <w:rsid w:val="00A37A18"/>
    <w:rsid w:val="00A37E6E"/>
    <w:rsid w:val="00A412A2"/>
    <w:rsid w:val="00A41976"/>
    <w:rsid w:val="00A41BCA"/>
    <w:rsid w:val="00A42192"/>
    <w:rsid w:val="00A421CA"/>
    <w:rsid w:val="00A42B1B"/>
    <w:rsid w:val="00A430E7"/>
    <w:rsid w:val="00A45002"/>
    <w:rsid w:val="00A455CC"/>
    <w:rsid w:val="00A45B2B"/>
    <w:rsid w:val="00A50001"/>
    <w:rsid w:val="00A50388"/>
    <w:rsid w:val="00A50444"/>
    <w:rsid w:val="00A52442"/>
    <w:rsid w:val="00A527DF"/>
    <w:rsid w:val="00A53935"/>
    <w:rsid w:val="00A53DBC"/>
    <w:rsid w:val="00A54451"/>
    <w:rsid w:val="00A5497D"/>
    <w:rsid w:val="00A549FB"/>
    <w:rsid w:val="00A55038"/>
    <w:rsid w:val="00A55DFC"/>
    <w:rsid w:val="00A56A3A"/>
    <w:rsid w:val="00A57900"/>
    <w:rsid w:val="00A57B7D"/>
    <w:rsid w:val="00A57E06"/>
    <w:rsid w:val="00A600CC"/>
    <w:rsid w:val="00A61359"/>
    <w:rsid w:val="00A62EAA"/>
    <w:rsid w:val="00A63F71"/>
    <w:rsid w:val="00A65AE4"/>
    <w:rsid w:val="00A66497"/>
    <w:rsid w:val="00A66844"/>
    <w:rsid w:val="00A71241"/>
    <w:rsid w:val="00A716F5"/>
    <w:rsid w:val="00A71EAC"/>
    <w:rsid w:val="00A724E9"/>
    <w:rsid w:val="00A7264D"/>
    <w:rsid w:val="00A73430"/>
    <w:rsid w:val="00A73B26"/>
    <w:rsid w:val="00A73EF4"/>
    <w:rsid w:val="00A74317"/>
    <w:rsid w:val="00A74E3F"/>
    <w:rsid w:val="00A7568F"/>
    <w:rsid w:val="00A75F1B"/>
    <w:rsid w:val="00A767AC"/>
    <w:rsid w:val="00A76B43"/>
    <w:rsid w:val="00A774BD"/>
    <w:rsid w:val="00A811E2"/>
    <w:rsid w:val="00A82918"/>
    <w:rsid w:val="00A848CE"/>
    <w:rsid w:val="00A8491D"/>
    <w:rsid w:val="00A84C07"/>
    <w:rsid w:val="00A85198"/>
    <w:rsid w:val="00A856FB"/>
    <w:rsid w:val="00A86CFD"/>
    <w:rsid w:val="00A86E8C"/>
    <w:rsid w:val="00A8715B"/>
    <w:rsid w:val="00A876D5"/>
    <w:rsid w:val="00A9005D"/>
    <w:rsid w:val="00A90367"/>
    <w:rsid w:val="00A907B8"/>
    <w:rsid w:val="00A91BB7"/>
    <w:rsid w:val="00A93911"/>
    <w:rsid w:val="00A94836"/>
    <w:rsid w:val="00A94AFD"/>
    <w:rsid w:val="00A97523"/>
    <w:rsid w:val="00AA004F"/>
    <w:rsid w:val="00AA1751"/>
    <w:rsid w:val="00AA1913"/>
    <w:rsid w:val="00AA1B46"/>
    <w:rsid w:val="00AA25A6"/>
    <w:rsid w:val="00AA2C26"/>
    <w:rsid w:val="00AA4D4B"/>
    <w:rsid w:val="00AA4E33"/>
    <w:rsid w:val="00AA507C"/>
    <w:rsid w:val="00AA65FE"/>
    <w:rsid w:val="00AA6628"/>
    <w:rsid w:val="00AA7A1E"/>
    <w:rsid w:val="00AB0603"/>
    <w:rsid w:val="00AB1148"/>
    <w:rsid w:val="00AB11CC"/>
    <w:rsid w:val="00AB168B"/>
    <w:rsid w:val="00AB2108"/>
    <w:rsid w:val="00AB5124"/>
    <w:rsid w:val="00AB51B7"/>
    <w:rsid w:val="00AB636C"/>
    <w:rsid w:val="00AB646C"/>
    <w:rsid w:val="00AB6E7F"/>
    <w:rsid w:val="00AB77EE"/>
    <w:rsid w:val="00AC06E4"/>
    <w:rsid w:val="00AC0808"/>
    <w:rsid w:val="00AC2A41"/>
    <w:rsid w:val="00AC57AF"/>
    <w:rsid w:val="00AD08E7"/>
    <w:rsid w:val="00AD18F1"/>
    <w:rsid w:val="00AD1A74"/>
    <w:rsid w:val="00AD1B86"/>
    <w:rsid w:val="00AD2245"/>
    <w:rsid w:val="00AD2467"/>
    <w:rsid w:val="00AD2F36"/>
    <w:rsid w:val="00AD31F4"/>
    <w:rsid w:val="00AD32F5"/>
    <w:rsid w:val="00AD38A9"/>
    <w:rsid w:val="00AD441C"/>
    <w:rsid w:val="00AD4D94"/>
    <w:rsid w:val="00AD6A23"/>
    <w:rsid w:val="00AD7DF1"/>
    <w:rsid w:val="00AE0BCE"/>
    <w:rsid w:val="00AE4286"/>
    <w:rsid w:val="00AE57DA"/>
    <w:rsid w:val="00AE63D2"/>
    <w:rsid w:val="00AE6437"/>
    <w:rsid w:val="00AE6447"/>
    <w:rsid w:val="00AE700F"/>
    <w:rsid w:val="00AF08B5"/>
    <w:rsid w:val="00AF3791"/>
    <w:rsid w:val="00AF4190"/>
    <w:rsid w:val="00AF5120"/>
    <w:rsid w:val="00AF61DB"/>
    <w:rsid w:val="00AF632A"/>
    <w:rsid w:val="00AF67F8"/>
    <w:rsid w:val="00AF7320"/>
    <w:rsid w:val="00AF750A"/>
    <w:rsid w:val="00AF7A1A"/>
    <w:rsid w:val="00AF7C9E"/>
    <w:rsid w:val="00AF7E97"/>
    <w:rsid w:val="00B010FC"/>
    <w:rsid w:val="00B01A3C"/>
    <w:rsid w:val="00B03C49"/>
    <w:rsid w:val="00B05D45"/>
    <w:rsid w:val="00B06691"/>
    <w:rsid w:val="00B0698D"/>
    <w:rsid w:val="00B06CE2"/>
    <w:rsid w:val="00B07123"/>
    <w:rsid w:val="00B0736C"/>
    <w:rsid w:val="00B07ED3"/>
    <w:rsid w:val="00B07F3C"/>
    <w:rsid w:val="00B11D89"/>
    <w:rsid w:val="00B12FFB"/>
    <w:rsid w:val="00B147D3"/>
    <w:rsid w:val="00B161D3"/>
    <w:rsid w:val="00B17568"/>
    <w:rsid w:val="00B17A33"/>
    <w:rsid w:val="00B22103"/>
    <w:rsid w:val="00B22920"/>
    <w:rsid w:val="00B23CFC"/>
    <w:rsid w:val="00B25AD0"/>
    <w:rsid w:val="00B30E9F"/>
    <w:rsid w:val="00B31751"/>
    <w:rsid w:val="00B31CC3"/>
    <w:rsid w:val="00B33733"/>
    <w:rsid w:val="00B3482D"/>
    <w:rsid w:val="00B35879"/>
    <w:rsid w:val="00B36688"/>
    <w:rsid w:val="00B3700E"/>
    <w:rsid w:val="00B374ED"/>
    <w:rsid w:val="00B3766F"/>
    <w:rsid w:val="00B40E92"/>
    <w:rsid w:val="00B42C42"/>
    <w:rsid w:val="00B4665A"/>
    <w:rsid w:val="00B50371"/>
    <w:rsid w:val="00B509DA"/>
    <w:rsid w:val="00B5117E"/>
    <w:rsid w:val="00B51711"/>
    <w:rsid w:val="00B52F7E"/>
    <w:rsid w:val="00B5344B"/>
    <w:rsid w:val="00B53B5E"/>
    <w:rsid w:val="00B54D9C"/>
    <w:rsid w:val="00B557E6"/>
    <w:rsid w:val="00B558D8"/>
    <w:rsid w:val="00B56213"/>
    <w:rsid w:val="00B61345"/>
    <w:rsid w:val="00B61D4E"/>
    <w:rsid w:val="00B628C5"/>
    <w:rsid w:val="00B62948"/>
    <w:rsid w:val="00B649E7"/>
    <w:rsid w:val="00B65DCA"/>
    <w:rsid w:val="00B65E6E"/>
    <w:rsid w:val="00B67592"/>
    <w:rsid w:val="00B67B22"/>
    <w:rsid w:val="00B67FB4"/>
    <w:rsid w:val="00B70889"/>
    <w:rsid w:val="00B71129"/>
    <w:rsid w:val="00B719DA"/>
    <w:rsid w:val="00B71A45"/>
    <w:rsid w:val="00B73562"/>
    <w:rsid w:val="00B736DB"/>
    <w:rsid w:val="00B73992"/>
    <w:rsid w:val="00B73A36"/>
    <w:rsid w:val="00B73A98"/>
    <w:rsid w:val="00B749EE"/>
    <w:rsid w:val="00B750DB"/>
    <w:rsid w:val="00B756A3"/>
    <w:rsid w:val="00B75D15"/>
    <w:rsid w:val="00B7625B"/>
    <w:rsid w:val="00B7705B"/>
    <w:rsid w:val="00B800FF"/>
    <w:rsid w:val="00B8031C"/>
    <w:rsid w:val="00B80C3F"/>
    <w:rsid w:val="00B80FDC"/>
    <w:rsid w:val="00B8162A"/>
    <w:rsid w:val="00B828C1"/>
    <w:rsid w:val="00B85F9A"/>
    <w:rsid w:val="00B86146"/>
    <w:rsid w:val="00B876A7"/>
    <w:rsid w:val="00B90574"/>
    <w:rsid w:val="00B9081F"/>
    <w:rsid w:val="00B90AF3"/>
    <w:rsid w:val="00B90B6E"/>
    <w:rsid w:val="00B90DE1"/>
    <w:rsid w:val="00B91D21"/>
    <w:rsid w:val="00B922BE"/>
    <w:rsid w:val="00B92A32"/>
    <w:rsid w:val="00B93DCE"/>
    <w:rsid w:val="00B94AE5"/>
    <w:rsid w:val="00B95184"/>
    <w:rsid w:val="00B964C3"/>
    <w:rsid w:val="00B9664A"/>
    <w:rsid w:val="00B96E89"/>
    <w:rsid w:val="00B97F73"/>
    <w:rsid w:val="00BA0E63"/>
    <w:rsid w:val="00BA15E2"/>
    <w:rsid w:val="00BA17AE"/>
    <w:rsid w:val="00BA187D"/>
    <w:rsid w:val="00BA19FF"/>
    <w:rsid w:val="00BA3581"/>
    <w:rsid w:val="00BA49C4"/>
    <w:rsid w:val="00BA4F25"/>
    <w:rsid w:val="00BA5D31"/>
    <w:rsid w:val="00BA6246"/>
    <w:rsid w:val="00BA7CA8"/>
    <w:rsid w:val="00BB0899"/>
    <w:rsid w:val="00BB1CFC"/>
    <w:rsid w:val="00BB26A9"/>
    <w:rsid w:val="00BB4314"/>
    <w:rsid w:val="00BB56F4"/>
    <w:rsid w:val="00BB703C"/>
    <w:rsid w:val="00BB7C8D"/>
    <w:rsid w:val="00BC08EF"/>
    <w:rsid w:val="00BC0ABA"/>
    <w:rsid w:val="00BC0D79"/>
    <w:rsid w:val="00BC1176"/>
    <w:rsid w:val="00BC2421"/>
    <w:rsid w:val="00BC3A5C"/>
    <w:rsid w:val="00BC49EF"/>
    <w:rsid w:val="00BC6965"/>
    <w:rsid w:val="00BC7E30"/>
    <w:rsid w:val="00BD0548"/>
    <w:rsid w:val="00BD0B54"/>
    <w:rsid w:val="00BD2E00"/>
    <w:rsid w:val="00BD2F3C"/>
    <w:rsid w:val="00BD33EB"/>
    <w:rsid w:val="00BD39E2"/>
    <w:rsid w:val="00BD4800"/>
    <w:rsid w:val="00BD49AC"/>
    <w:rsid w:val="00BD554C"/>
    <w:rsid w:val="00BD57B6"/>
    <w:rsid w:val="00BE03A5"/>
    <w:rsid w:val="00BE05DD"/>
    <w:rsid w:val="00BE119A"/>
    <w:rsid w:val="00BE1EC4"/>
    <w:rsid w:val="00BE2077"/>
    <w:rsid w:val="00BE2997"/>
    <w:rsid w:val="00BE3060"/>
    <w:rsid w:val="00BE3C02"/>
    <w:rsid w:val="00BE3DFF"/>
    <w:rsid w:val="00BE4CFD"/>
    <w:rsid w:val="00BE5B3A"/>
    <w:rsid w:val="00BE70EF"/>
    <w:rsid w:val="00BE70F6"/>
    <w:rsid w:val="00BE7319"/>
    <w:rsid w:val="00BE78C9"/>
    <w:rsid w:val="00BF151B"/>
    <w:rsid w:val="00BF1863"/>
    <w:rsid w:val="00BF2371"/>
    <w:rsid w:val="00BF2806"/>
    <w:rsid w:val="00BF377D"/>
    <w:rsid w:val="00BF38FF"/>
    <w:rsid w:val="00BF39EC"/>
    <w:rsid w:val="00BF3B08"/>
    <w:rsid w:val="00BF3EC6"/>
    <w:rsid w:val="00BF469B"/>
    <w:rsid w:val="00BF4F8D"/>
    <w:rsid w:val="00BF568E"/>
    <w:rsid w:val="00BF78A7"/>
    <w:rsid w:val="00C0105E"/>
    <w:rsid w:val="00C012B2"/>
    <w:rsid w:val="00C015A9"/>
    <w:rsid w:val="00C023A3"/>
    <w:rsid w:val="00C02C09"/>
    <w:rsid w:val="00C0486D"/>
    <w:rsid w:val="00C05234"/>
    <w:rsid w:val="00C05A9F"/>
    <w:rsid w:val="00C05D3C"/>
    <w:rsid w:val="00C071F8"/>
    <w:rsid w:val="00C072D6"/>
    <w:rsid w:val="00C10044"/>
    <w:rsid w:val="00C1083F"/>
    <w:rsid w:val="00C11F7E"/>
    <w:rsid w:val="00C12C99"/>
    <w:rsid w:val="00C12CAE"/>
    <w:rsid w:val="00C13AD0"/>
    <w:rsid w:val="00C143DA"/>
    <w:rsid w:val="00C1457E"/>
    <w:rsid w:val="00C15200"/>
    <w:rsid w:val="00C1577C"/>
    <w:rsid w:val="00C168BF"/>
    <w:rsid w:val="00C17316"/>
    <w:rsid w:val="00C1764A"/>
    <w:rsid w:val="00C1789F"/>
    <w:rsid w:val="00C218D1"/>
    <w:rsid w:val="00C236CF"/>
    <w:rsid w:val="00C2459F"/>
    <w:rsid w:val="00C24F5A"/>
    <w:rsid w:val="00C255CF"/>
    <w:rsid w:val="00C25BE7"/>
    <w:rsid w:val="00C26703"/>
    <w:rsid w:val="00C27803"/>
    <w:rsid w:val="00C27BF6"/>
    <w:rsid w:val="00C30223"/>
    <w:rsid w:val="00C3090A"/>
    <w:rsid w:val="00C31849"/>
    <w:rsid w:val="00C32DA6"/>
    <w:rsid w:val="00C32E2F"/>
    <w:rsid w:val="00C32F34"/>
    <w:rsid w:val="00C3432B"/>
    <w:rsid w:val="00C34B17"/>
    <w:rsid w:val="00C34EE0"/>
    <w:rsid w:val="00C3532F"/>
    <w:rsid w:val="00C359D1"/>
    <w:rsid w:val="00C3785C"/>
    <w:rsid w:val="00C43EDF"/>
    <w:rsid w:val="00C4513B"/>
    <w:rsid w:val="00C452E6"/>
    <w:rsid w:val="00C454A4"/>
    <w:rsid w:val="00C4797C"/>
    <w:rsid w:val="00C51A33"/>
    <w:rsid w:val="00C52991"/>
    <w:rsid w:val="00C570DA"/>
    <w:rsid w:val="00C5716B"/>
    <w:rsid w:val="00C576E8"/>
    <w:rsid w:val="00C57B8D"/>
    <w:rsid w:val="00C62E9E"/>
    <w:rsid w:val="00C63117"/>
    <w:rsid w:val="00C654AA"/>
    <w:rsid w:val="00C6670D"/>
    <w:rsid w:val="00C6729B"/>
    <w:rsid w:val="00C7265C"/>
    <w:rsid w:val="00C74B89"/>
    <w:rsid w:val="00C7719E"/>
    <w:rsid w:val="00C77757"/>
    <w:rsid w:val="00C777D0"/>
    <w:rsid w:val="00C80442"/>
    <w:rsid w:val="00C81AC7"/>
    <w:rsid w:val="00C81BB4"/>
    <w:rsid w:val="00C81F71"/>
    <w:rsid w:val="00C82CCA"/>
    <w:rsid w:val="00C845C1"/>
    <w:rsid w:val="00C86328"/>
    <w:rsid w:val="00C86F0F"/>
    <w:rsid w:val="00C87E98"/>
    <w:rsid w:val="00C91A4D"/>
    <w:rsid w:val="00C92D7E"/>
    <w:rsid w:val="00C9363F"/>
    <w:rsid w:val="00C9383E"/>
    <w:rsid w:val="00C94D5C"/>
    <w:rsid w:val="00C95018"/>
    <w:rsid w:val="00C952D7"/>
    <w:rsid w:val="00C9555F"/>
    <w:rsid w:val="00C95771"/>
    <w:rsid w:val="00C95DC1"/>
    <w:rsid w:val="00C95DFF"/>
    <w:rsid w:val="00C96803"/>
    <w:rsid w:val="00C96CC6"/>
    <w:rsid w:val="00C9779C"/>
    <w:rsid w:val="00C97C55"/>
    <w:rsid w:val="00CA02C6"/>
    <w:rsid w:val="00CA0D1D"/>
    <w:rsid w:val="00CA246B"/>
    <w:rsid w:val="00CA2815"/>
    <w:rsid w:val="00CA2A5D"/>
    <w:rsid w:val="00CA42D2"/>
    <w:rsid w:val="00CA4A57"/>
    <w:rsid w:val="00CA4C24"/>
    <w:rsid w:val="00CA5584"/>
    <w:rsid w:val="00CA6CEB"/>
    <w:rsid w:val="00CB103B"/>
    <w:rsid w:val="00CB1F78"/>
    <w:rsid w:val="00CB34B4"/>
    <w:rsid w:val="00CB370E"/>
    <w:rsid w:val="00CB3A35"/>
    <w:rsid w:val="00CB533F"/>
    <w:rsid w:val="00CB5F03"/>
    <w:rsid w:val="00CB6AC5"/>
    <w:rsid w:val="00CB6DDD"/>
    <w:rsid w:val="00CB705A"/>
    <w:rsid w:val="00CB7C61"/>
    <w:rsid w:val="00CC05FB"/>
    <w:rsid w:val="00CC068E"/>
    <w:rsid w:val="00CC3584"/>
    <w:rsid w:val="00CC3662"/>
    <w:rsid w:val="00CC4A02"/>
    <w:rsid w:val="00CC5791"/>
    <w:rsid w:val="00CC5FBA"/>
    <w:rsid w:val="00CC696B"/>
    <w:rsid w:val="00CC7316"/>
    <w:rsid w:val="00CD0718"/>
    <w:rsid w:val="00CD103B"/>
    <w:rsid w:val="00CD1115"/>
    <w:rsid w:val="00CD1A89"/>
    <w:rsid w:val="00CD1C4B"/>
    <w:rsid w:val="00CD1F39"/>
    <w:rsid w:val="00CD2515"/>
    <w:rsid w:val="00CD385B"/>
    <w:rsid w:val="00CD3B61"/>
    <w:rsid w:val="00CD3D29"/>
    <w:rsid w:val="00CD5551"/>
    <w:rsid w:val="00CD5D9F"/>
    <w:rsid w:val="00CD6368"/>
    <w:rsid w:val="00CD7C84"/>
    <w:rsid w:val="00CD7EE9"/>
    <w:rsid w:val="00CE176F"/>
    <w:rsid w:val="00CE340C"/>
    <w:rsid w:val="00CE4EAE"/>
    <w:rsid w:val="00CE571D"/>
    <w:rsid w:val="00CE5F82"/>
    <w:rsid w:val="00CE75FF"/>
    <w:rsid w:val="00CE76BD"/>
    <w:rsid w:val="00CF2658"/>
    <w:rsid w:val="00CF2DBB"/>
    <w:rsid w:val="00CF2DFD"/>
    <w:rsid w:val="00CF3F07"/>
    <w:rsid w:val="00CF4F07"/>
    <w:rsid w:val="00CF55AD"/>
    <w:rsid w:val="00CF61CE"/>
    <w:rsid w:val="00CF7900"/>
    <w:rsid w:val="00CF7E98"/>
    <w:rsid w:val="00D0034B"/>
    <w:rsid w:val="00D039BC"/>
    <w:rsid w:val="00D079AD"/>
    <w:rsid w:val="00D10A46"/>
    <w:rsid w:val="00D12346"/>
    <w:rsid w:val="00D12E01"/>
    <w:rsid w:val="00D14005"/>
    <w:rsid w:val="00D14CB0"/>
    <w:rsid w:val="00D14ED5"/>
    <w:rsid w:val="00D15B48"/>
    <w:rsid w:val="00D16749"/>
    <w:rsid w:val="00D17236"/>
    <w:rsid w:val="00D1788E"/>
    <w:rsid w:val="00D20B63"/>
    <w:rsid w:val="00D21229"/>
    <w:rsid w:val="00D21F33"/>
    <w:rsid w:val="00D226C6"/>
    <w:rsid w:val="00D23380"/>
    <w:rsid w:val="00D2360D"/>
    <w:rsid w:val="00D247A8"/>
    <w:rsid w:val="00D25931"/>
    <w:rsid w:val="00D25A31"/>
    <w:rsid w:val="00D25B65"/>
    <w:rsid w:val="00D25E2D"/>
    <w:rsid w:val="00D26034"/>
    <w:rsid w:val="00D26618"/>
    <w:rsid w:val="00D266DB"/>
    <w:rsid w:val="00D27A24"/>
    <w:rsid w:val="00D30164"/>
    <w:rsid w:val="00D30DF2"/>
    <w:rsid w:val="00D325AB"/>
    <w:rsid w:val="00D32E61"/>
    <w:rsid w:val="00D33330"/>
    <w:rsid w:val="00D33E10"/>
    <w:rsid w:val="00D36EBE"/>
    <w:rsid w:val="00D410AD"/>
    <w:rsid w:val="00D41D90"/>
    <w:rsid w:val="00D42400"/>
    <w:rsid w:val="00D42D84"/>
    <w:rsid w:val="00D440EB"/>
    <w:rsid w:val="00D44DDC"/>
    <w:rsid w:val="00D450E7"/>
    <w:rsid w:val="00D46636"/>
    <w:rsid w:val="00D4735E"/>
    <w:rsid w:val="00D51B38"/>
    <w:rsid w:val="00D5237B"/>
    <w:rsid w:val="00D524FC"/>
    <w:rsid w:val="00D53645"/>
    <w:rsid w:val="00D543BA"/>
    <w:rsid w:val="00D5611F"/>
    <w:rsid w:val="00D60E28"/>
    <w:rsid w:val="00D61365"/>
    <w:rsid w:val="00D616A3"/>
    <w:rsid w:val="00D61BA6"/>
    <w:rsid w:val="00D61BCB"/>
    <w:rsid w:val="00D62E89"/>
    <w:rsid w:val="00D63021"/>
    <w:rsid w:val="00D630C9"/>
    <w:rsid w:val="00D63311"/>
    <w:rsid w:val="00D6431C"/>
    <w:rsid w:val="00D6565B"/>
    <w:rsid w:val="00D65E08"/>
    <w:rsid w:val="00D66F06"/>
    <w:rsid w:val="00D6701C"/>
    <w:rsid w:val="00D677F5"/>
    <w:rsid w:val="00D73E25"/>
    <w:rsid w:val="00D74B1B"/>
    <w:rsid w:val="00D74B29"/>
    <w:rsid w:val="00D75867"/>
    <w:rsid w:val="00D759CD"/>
    <w:rsid w:val="00D75B8F"/>
    <w:rsid w:val="00D76BAE"/>
    <w:rsid w:val="00D76DB0"/>
    <w:rsid w:val="00D7713C"/>
    <w:rsid w:val="00D8317C"/>
    <w:rsid w:val="00D83E27"/>
    <w:rsid w:val="00D852A3"/>
    <w:rsid w:val="00D86366"/>
    <w:rsid w:val="00D86453"/>
    <w:rsid w:val="00D86586"/>
    <w:rsid w:val="00D9014D"/>
    <w:rsid w:val="00D90473"/>
    <w:rsid w:val="00D906E3"/>
    <w:rsid w:val="00D9098A"/>
    <w:rsid w:val="00D91AB3"/>
    <w:rsid w:val="00D9265C"/>
    <w:rsid w:val="00D930E3"/>
    <w:rsid w:val="00D935E1"/>
    <w:rsid w:val="00D93693"/>
    <w:rsid w:val="00D9489C"/>
    <w:rsid w:val="00D94CEA"/>
    <w:rsid w:val="00D9555A"/>
    <w:rsid w:val="00D96AAF"/>
    <w:rsid w:val="00D96CEB"/>
    <w:rsid w:val="00DA1315"/>
    <w:rsid w:val="00DA1BD1"/>
    <w:rsid w:val="00DA3A49"/>
    <w:rsid w:val="00DA459F"/>
    <w:rsid w:val="00DA5596"/>
    <w:rsid w:val="00DA5E56"/>
    <w:rsid w:val="00DA6147"/>
    <w:rsid w:val="00DA650B"/>
    <w:rsid w:val="00DA6E74"/>
    <w:rsid w:val="00DB093E"/>
    <w:rsid w:val="00DB1A09"/>
    <w:rsid w:val="00DB1D66"/>
    <w:rsid w:val="00DB244A"/>
    <w:rsid w:val="00DB2FA7"/>
    <w:rsid w:val="00DB3BA9"/>
    <w:rsid w:val="00DB4E5B"/>
    <w:rsid w:val="00DB6D78"/>
    <w:rsid w:val="00DB7AA6"/>
    <w:rsid w:val="00DB7B70"/>
    <w:rsid w:val="00DC016E"/>
    <w:rsid w:val="00DC0B16"/>
    <w:rsid w:val="00DC13E3"/>
    <w:rsid w:val="00DC3510"/>
    <w:rsid w:val="00DC60E5"/>
    <w:rsid w:val="00DC6891"/>
    <w:rsid w:val="00DC689D"/>
    <w:rsid w:val="00DD2481"/>
    <w:rsid w:val="00DD2BD7"/>
    <w:rsid w:val="00DD2CD9"/>
    <w:rsid w:val="00DD36E7"/>
    <w:rsid w:val="00DD3AC7"/>
    <w:rsid w:val="00DD49F9"/>
    <w:rsid w:val="00DD6990"/>
    <w:rsid w:val="00DE1EB9"/>
    <w:rsid w:val="00DE2013"/>
    <w:rsid w:val="00DE28C6"/>
    <w:rsid w:val="00DE4720"/>
    <w:rsid w:val="00DE6E7B"/>
    <w:rsid w:val="00DE7A98"/>
    <w:rsid w:val="00DF027F"/>
    <w:rsid w:val="00DF041B"/>
    <w:rsid w:val="00DF0C14"/>
    <w:rsid w:val="00DF116C"/>
    <w:rsid w:val="00DF165E"/>
    <w:rsid w:val="00DF1957"/>
    <w:rsid w:val="00DF2B91"/>
    <w:rsid w:val="00DF4A29"/>
    <w:rsid w:val="00DF536C"/>
    <w:rsid w:val="00DF6E28"/>
    <w:rsid w:val="00DF7642"/>
    <w:rsid w:val="00DF7B26"/>
    <w:rsid w:val="00DF7DA0"/>
    <w:rsid w:val="00E00965"/>
    <w:rsid w:val="00E00D70"/>
    <w:rsid w:val="00E01487"/>
    <w:rsid w:val="00E01FCB"/>
    <w:rsid w:val="00E021D6"/>
    <w:rsid w:val="00E0483D"/>
    <w:rsid w:val="00E05205"/>
    <w:rsid w:val="00E058D7"/>
    <w:rsid w:val="00E05C57"/>
    <w:rsid w:val="00E05E4E"/>
    <w:rsid w:val="00E06586"/>
    <w:rsid w:val="00E10BF2"/>
    <w:rsid w:val="00E111F7"/>
    <w:rsid w:val="00E11E78"/>
    <w:rsid w:val="00E11F23"/>
    <w:rsid w:val="00E129AD"/>
    <w:rsid w:val="00E12A94"/>
    <w:rsid w:val="00E13825"/>
    <w:rsid w:val="00E15249"/>
    <w:rsid w:val="00E154ED"/>
    <w:rsid w:val="00E15980"/>
    <w:rsid w:val="00E1653A"/>
    <w:rsid w:val="00E17067"/>
    <w:rsid w:val="00E178AB"/>
    <w:rsid w:val="00E20652"/>
    <w:rsid w:val="00E217EA"/>
    <w:rsid w:val="00E22539"/>
    <w:rsid w:val="00E227DF"/>
    <w:rsid w:val="00E232B2"/>
    <w:rsid w:val="00E23424"/>
    <w:rsid w:val="00E24464"/>
    <w:rsid w:val="00E24EEB"/>
    <w:rsid w:val="00E25875"/>
    <w:rsid w:val="00E27B85"/>
    <w:rsid w:val="00E30618"/>
    <w:rsid w:val="00E31064"/>
    <w:rsid w:val="00E313ED"/>
    <w:rsid w:val="00E31C8D"/>
    <w:rsid w:val="00E31E3B"/>
    <w:rsid w:val="00E322FD"/>
    <w:rsid w:val="00E32582"/>
    <w:rsid w:val="00E328F9"/>
    <w:rsid w:val="00E33040"/>
    <w:rsid w:val="00E361B2"/>
    <w:rsid w:val="00E41B5C"/>
    <w:rsid w:val="00E436D7"/>
    <w:rsid w:val="00E445AD"/>
    <w:rsid w:val="00E446D7"/>
    <w:rsid w:val="00E45206"/>
    <w:rsid w:val="00E4531E"/>
    <w:rsid w:val="00E4588A"/>
    <w:rsid w:val="00E47140"/>
    <w:rsid w:val="00E4731B"/>
    <w:rsid w:val="00E47F72"/>
    <w:rsid w:val="00E50009"/>
    <w:rsid w:val="00E50E19"/>
    <w:rsid w:val="00E51485"/>
    <w:rsid w:val="00E52206"/>
    <w:rsid w:val="00E5419B"/>
    <w:rsid w:val="00E5432B"/>
    <w:rsid w:val="00E54423"/>
    <w:rsid w:val="00E54DF1"/>
    <w:rsid w:val="00E54EF0"/>
    <w:rsid w:val="00E5548B"/>
    <w:rsid w:val="00E5650C"/>
    <w:rsid w:val="00E60560"/>
    <w:rsid w:val="00E61E15"/>
    <w:rsid w:val="00E628C1"/>
    <w:rsid w:val="00E63667"/>
    <w:rsid w:val="00E63D46"/>
    <w:rsid w:val="00E64B95"/>
    <w:rsid w:val="00E653D7"/>
    <w:rsid w:val="00E6551D"/>
    <w:rsid w:val="00E66BAC"/>
    <w:rsid w:val="00E6714B"/>
    <w:rsid w:val="00E70873"/>
    <w:rsid w:val="00E72322"/>
    <w:rsid w:val="00E72802"/>
    <w:rsid w:val="00E73A49"/>
    <w:rsid w:val="00E74140"/>
    <w:rsid w:val="00E74E68"/>
    <w:rsid w:val="00E75363"/>
    <w:rsid w:val="00E75B8D"/>
    <w:rsid w:val="00E77387"/>
    <w:rsid w:val="00E8104F"/>
    <w:rsid w:val="00E81E83"/>
    <w:rsid w:val="00E82169"/>
    <w:rsid w:val="00E82908"/>
    <w:rsid w:val="00E830C7"/>
    <w:rsid w:val="00E83D1A"/>
    <w:rsid w:val="00E84140"/>
    <w:rsid w:val="00E84958"/>
    <w:rsid w:val="00E85185"/>
    <w:rsid w:val="00E8635D"/>
    <w:rsid w:val="00E8645C"/>
    <w:rsid w:val="00E86D0C"/>
    <w:rsid w:val="00E917AE"/>
    <w:rsid w:val="00E9572A"/>
    <w:rsid w:val="00E96AEE"/>
    <w:rsid w:val="00E96F39"/>
    <w:rsid w:val="00E97C65"/>
    <w:rsid w:val="00EA06D3"/>
    <w:rsid w:val="00EA0857"/>
    <w:rsid w:val="00EA13E7"/>
    <w:rsid w:val="00EA31A4"/>
    <w:rsid w:val="00EA42D6"/>
    <w:rsid w:val="00EA57F2"/>
    <w:rsid w:val="00EA58F1"/>
    <w:rsid w:val="00EA5EEB"/>
    <w:rsid w:val="00EA7C77"/>
    <w:rsid w:val="00EA7CAD"/>
    <w:rsid w:val="00EA7D75"/>
    <w:rsid w:val="00EB0081"/>
    <w:rsid w:val="00EB1D18"/>
    <w:rsid w:val="00EB1DD2"/>
    <w:rsid w:val="00EB21B3"/>
    <w:rsid w:val="00EB370C"/>
    <w:rsid w:val="00EB43A8"/>
    <w:rsid w:val="00EB4D07"/>
    <w:rsid w:val="00EB50AA"/>
    <w:rsid w:val="00EB5625"/>
    <w:rsid w:val="00EB6B7B"/>
    <w:rsid w:val="00EB6E8F"/>
    <w:rsid w:val="00EB75D4"/>
    <w:rsid w:val="00EB7C82"/>
    <w:rsid w:val="00EB7D26"/>
    <w:rsid w:val="00EC06FF"/>
    <w:rsid w:val="00EC0DBE"/>
    <w:rsid w:val="00EC1F0D"/>
    <w:rsid w:val="00EC417F"/>
    <w:rsid w:val="00EC42AF"/>
    <w:rsid w:val="00EC5C57"/>
    <w:rsid w:val="00EC610C"/>
    <w:rsid w:val="00EC6204"/>
    <w:rsid w:val="00EC7AEB"/>
    <w:rsid w:val="00EC7C21"/>
    <w:rsid w:val="00ED0CD4"/>
    <w:rsid w:val="00ED16DB"/>
    <w:rsid w:val="00ED20BF"/>
    <w:rsid w:val="00ED21F6"/>
    <w:rsid w:val="00ED2E5D"/>
    <w:rsid w:val="00ED33E0"/>
    <w:rsid w:val="00ED34B6"/>
    <w:rsid w:val="00ED4E44"/>
    <w:rsid w:val="00ED4E8F"/>
    <w:rsid w:val="00ED5029"/>
    <w:rsid w:val="00ED67B2"/>
    <w:rsid w:val="00ED774E"/>
    <w:rsid w:val="00EE15F1"/>
    <w:rsid w:val="00EE1F93"/>
    <w:rsid w:val="00EE2794"/>
    <w:rsid w:val="00EE4C77"/>
    <w:rsid w:val="00EE5C34"/>
    <w:rsid w:val="00EE7856"/>
    <w:rsid w:val="00EF0EE2"/>
    <w:rsid w:val="00EF1961"/>
    <w:rsid w:val="00EF5366"/>
    <w:rsid w:val="00EF53EB"/>
    <w:rsid w:val="00EF697D"/>
    <w:rsid w:val="00EF6E92"/>
    <w:rsid w:val="00EF78BC"/>
    <w:rsid w:val="00EF7DEB"/>
    <w:rsid w:val="00F02ED9"/>
    <w:rsid w:val="00F0365C"/>
    <w:rsid w:val="00F04AC5"/>
    <w:rsid w:val="00F04B0D"/>
    <w:rsid w:val="00F07A93"/>
    <w:rsid w:val="00F11CD1"/>
    <w:rsid w:val="00F12251"/>
    <w:rsid w:val="00F123A7"/>
    <w:rsid w:val="00F125E1"/>
    <w:rsid w:val="00F12C31"/>
    <w:rsid w:val="00F13312"/>
    <w:rsid w:val="00F13766"/>
    <w:rsid w:val="00F15191"/>
    <w:rsid w:val="00F15360"/>
    <w:rsid w:val="00F158AA"/>
    <w:rsid w:val="00F163E3"/>
    <w:rsid w:val="00F177EF"/>
    <w:rsid w:val="00F21192"/>
    <w:rsid w:val="00F22100"/>
    <w:rsid w:val="00F22220"/>
    <w:rsid w:val="00F22490"/>
    <w:rsid w:val="00F238EC"/>
    <w:rsid w:val="00F238FD"/>
    <w:rsid w:val="00F2484E"/>
    <w:rsid w:val="00F25261"/>
    <w:rsid w:val="00F25DF5"/>
    <w:rsid w:val="00F25EA6"/>
    <w:rsid w:val="00F27986"/>
    <w:rsid w:val="00F30745"/>
    <w:rsid w:val="00F30A3E"/>
    <w:rsid w:val="00F31F6D"/>
    <w:rsid w:val="00F329F9"/>
    <w:rsid w:val="00F33475"/>
    <w:rsid w:val="00F353EA"/>
    <w:rsid w:val="00F35FEB"/>
    <w:rsid w:val="00F37187"/>
    <w:rsid w:val="00F37987"/>
    <w:rsid w:val="00F37E49"/>
    <w:rsid w:val="00F37FA3"/>
    <w:rsid w:val="00F410E3"/>
    <w:rsid w:val="00F4170F"/>
    <w:rsid w:val="00F45DB3"/>
    <w:rsid w:val="00F50C7C"/>
    <w:rsid w:val="00F50C7E"/>
    <w:rsid w:val="00F5100B"/>
    <w:rsid w:val="00F52155"/>
    <w:rsid w:val="00F52B82"/>
    <w:rsid w:val="00F54995"/>
    <w:rsid w:val="00F549E4"/>
    <w:rsid w:val="00F57898"/>
    <w:rsid w:val="00F57E72"/>
    <w:rsid w:val="00F624AD"/>
    <w:rsid w:val="00F6429E"/>
    <w:rsid w:val="00F657FF"/>
    <w:rsid w:val="00F67B31"/>
    <w:rsid w:val="00F71298"/>
    <w:rsid w:val="00F72C56"/>
    <w:rsid w:val="00F739EF"/>
    <w:rsid w:val="00F75DEF"/>
    <w:rsid w:val="00F76917"/>
    <w:rsid w:val="00F769BE"/>
    <w:rsid w:val="00F808D3"/>
    <w:rsid w:val="00F8096F"/>
    <w:rsid w:val="00F82812"/>
    <w:rsid w:val="00F82831"/>
    <w:rsid w:val="00F83D37"/>
    <w:rsid w:val="00F85BA1"/>
    <w:rsid w:val="00F9016D"/>
    <w:rsid w:val="00F90502"/>
    <w:rsid w:val="00F906B4"/>
    <w:rsid w:val="00F92427"/>
    <w:rsid w:val="00F93464"/>
    <w:rsid w:val="00F94EE0"/>
    <w:rsid w:val="00F96CEF"/>
    <w:rsid w:val="00F9725A"/>
    <w:rsid w:val="00FA1276"/>
    <w:rsid w:val="00FA162D"/>
    <w:rsid w:val="00FA485F"/>
    <w:rsid w:val="00FA48B8"/>
    <w:rsid w:val="00FA491D"/>
    <w:rsid w:val="00FA4A4C"/>
    <w:rsid w:val="00FA4C37"/>
    <w:rsid w:val="00FA7D1D"/>
    <w:rsid w:val="00FA7E76"/>
    <w:rsid w:val="00FB06DF"/>
    <w:rsid w:val="00FB1FB8"/>
    <w:rsid w:val="00FB22AC"/>
    <w:rsid w:val="00FB2A5A"/>
    <w:rsid w:val="00FB39E0"/>
    <w:rsid w:val="00FB39FE"/>
    <w:rsid w:val="00FB4F4D"/>
    <w:rsid w:val="00FB7B0D"/>
    <w:rsid w:val="00FC09DE"/>
    <w:rsid w:val="00FC0B87"/>
    <w:rsid w:val="00FC0C40"/>
    <w:rsid w:val="00FC4768"/>
    <w:rsid w:val="00FC5BA1"/>
    <w:rsid w:val="00FC64A6"/>
    <w:rsid w:val="00FC757D"/>
    <w:rsid w:val="00FC7E19"/>
    <w:rsid w:val="00FD0FFC"/>
    <w:rsid w:val="00FD150B"/>
    <w:rsid w:val="00FD18B3"/>
    <w:rsid w:val="00FD196A"/>
    <w:rsid w:val="00FD1E0A"/>
    <w:rsid w:val="00FD28EB"/>
    <w:rsid w:val="00FD2B84"/>
    <w:rsid w:val="00FD4285"/>
    <w:rsid w:val="00FD4952"/>
    <w:rsid w:val="00FD4AFC"/>
    <w:rsid w:val="00FD4DF2"/>
    <w:rsid w:val="00FD53E6"/>
    <w:rsid w:val="00FD5CFC"/>
    <w:rsid w:val="00FD5EDC"/>
    <w:rsid w:val="00FD7454"/>
    <w:rsid w:val="00FD7DEA"/>
    <w:rsid w:val="00FE0946"/>
    <w:rsid w:val="00FE0F4C"/>
    <w:rsid w:val="00FE2968"/>
    <w:rsid w:val="00FE2AF4"/>
    <w:rsid w:val="00FE363D"/>
    <w:rsid w:val="00FE3D58"/>
    <w:rsid w:val="00FE3E09"/>
    <w:rsid w:val="00FE4D95"/>
    <w:rsid w:val="00FE5CC0"/>
    <w:rsid w:val="00FE6A72"/>
    <w:rsid w:val="00FE6C1B"/>
    <w:rsid w:val="00FF288D"/>
    <w:rsid w:val="00FF4AC8"/>
    <w:rsid w:val="00FF519E"/>
    <w:rsid w:val="00FF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  <w14:docId w14:val="53192AAC"/>
  <w15:docId w15:val="{D23B3406-F672-4500-A60B-20ADF842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3DE"/>
    <w:pPr>
      <w:jc w:val="both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9557C5"/>
    <w:pPr>
      <w:keepNext/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uiPriority w:val="9"/>
    <w:qFormat/>
    <w:rsid w:val="00337A58"/>
    <w:pPr>
      <w:keepNext/>
      <w:numPr>
        <w:ilvl w:val="1"/>
        <w:numId w:val="3"/>
      </w:numPr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uiPriority w:val="9"/>
    <w:qFormat/>
    <w:rsid w:val="00E64B95"/>
    <w:pPr>
      <w:keepNext/>
      <w:outlineLvl w:val="2"/>
    </w:pPr>
    <w:rPr>
      <w:rFonts w:ascii="Arial" w:hAnsi="Arial"/>
      <w:sz w:val="22"/>
    </w:rPr>
  </w:style>
  <w:style w:type="paragraph" w:styleId="Naslov4">
    <w:name w:val="heading 4"/>
    <w:basedOn w:val="Navaden"/>
    <w:next w:val="Navaden"/>
    <w:link w:val="Naslov4Znak"/>
    <w:uiPriority w:val="9"/>
    <w:qFormat/>
    <w:rsid w:val="005752AB"/>
    <w:pPr>
      <w:keepNext/>
      <w:spacing w:before="240" w:after="60" w:line="360" w:lineRule="auto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"/>
    <w:qFormat/>
    <w:rsid w:val="005752AB"/>
    <w:pPr>
      <w:spacing w:before="240" w:after="60" w:line="360" w:lineRule="auto"/>
      <w:outlineLvl w:val="4"/>
    </w:pPr>
    <w:rPr>
      <w:sz w:val="22"/>
    </w:rPr>
  </w:style>
  <w:style w:type="paragraph" w:styleId="Naslov6">
    <w:name w:val="heading 6"/>
    <w:basedOn w:val="Navaden"/>
    <w:next w:val="Navaden"/>
    <w:link w:val="Naslov6Znak"/>
    <w:qFormat/>
    <w:rsid w:val="005752AB"/>
    <w:pPr>
      <w:spacing w:before="240" w:after="60" w:line="360" w:lineRule="auto"/>
      <w:outlineLvl w:val="5"/>
    </w:pPr>
    <w:rPr>
      <w:i/>
      <w:sz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752AB"/>
    <w:pPr>
      <w:spacing w:before="240" w:after="60" w:line="360" w:lineRule="auto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752AB"/>
    <w:pPr>
      <w:spacing w:before="240" w:after="60" w:line="360" w:lineRule="auto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uiPriority w:val="9"/>
    <w:qFormat/>
    <w:rsid w:val="005752AB"/>
    <w:pPr>
      <w:spacing w:before="240" w:after="60" w:line="360" w:lineRule="auto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9557C5"/>
    <w:rPr>
      <w:rFonts w:ascii="Arial" w:hAnsi="Arial"/>
      <w:b/>
      <w:sz w:val="20"/>
      <w:szCs w:val="20"/>
      <w:lang w:eastAsia="en-US"/>
    </w:rPr>
  </w:style>
  <w:style w:type="character" w:customStyle="1" w:styleId="Naslov2Znak">
    <w:name w:val="Naslov 2 Znak"/>
    <w:link w:val="Naslov2"/>
    <w:uiPriority w:val="9"/>
    <w:rsid w:val="00016B07"/>
    <w:rPr>
      <w:rFonts w:ascii="Verdana" w:hAnsi="Verdana"/>
      <w:b/>
      <w:sz w:val="20"/>
      <w:szCs w:val="20"/>
      <w:lang w:eastAsia="en-US"/>
    </w:rPr>
  </w:style>
  <w:style w:type="character" w:customStyle="1" w:styleId="Naslov3Znak">
    <w:name w:val="Naslov 3 Znak"/>
    <w:link w:val="Naslov3"/>
    <w:uiPriority w:val="9"/>
    <w:rsid w:val="00E64B95"/>
    <w:rPr>
      <w:rFonts w:ascii="Arial" w:hAnsi="Arial"/>
      <w:szCs w:val="20"/>
      <w:lang w:eastAsia="en-US"/>
    </w:rPr>
  </w:style>
  <w:style w:type="character" w:customStyle="1" w:styleId="Naslov4Znak">
    <w:name w:val="Naslov 4 Znak"/>
    <w:link w:val="Naslov4"/>
    <w:uiPriority w:val="9"/>
    <w:rsid w:val="00016B0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slov5Znak">
    <w:name w:val="Naslov 5 Znak"/>
    <w:link w:val="Naslov5"/>
    <w:uiPriority w:val="9"/>
    <w:rsid w:val="00016B0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rsid w:val="00016B07"/>
    <w:rPr>
      <w:rFonts w:ascii="Calibri" w:eastAsia="Times New Roman" w:hAnsi="Calibri" w:cs="Times New Roman"/>
      <w:b/>
      <w:bCs/>
      <w:lang w:eastAsia="en-US"/>
    </w:rPr>
  </w:style>
  <w:style w:type="character" w:customStyle="1" w:styleId="Naslov7Znak">
    <w:name w:val="Naslov 7 Znak"/>
    <w:link w:val="Naslov7"/>
    <w:uiPriority w:val="9"/>
    <w:rsid w:val="00016B0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016B07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slov9Znak">
    <w:name w:val="Naslov 9 Znak"/>
    <w:link w:val="Naslov9"/>
    <w:uiPriority w:val="9"/>
    <w:rsid w:val="00016B07"/>
    <w:rPr>
      <w:rFonts w:ascii="Cambria" w:eastAsia="Times New Roman" w:hAnsi="Cambria" w:cs="Times New Roman"/>
      <w:lang w:eastAsia="en-US"/>
    </w:rPr>
  </w:style>
  <w:style w:type="paragraph" w:styleId="Glava">
    <w:name w:val="header"/>
    <w:basedOn w:val="Navaden"/>
    <w:link w:val="GlavaZnak"/>
    <w:uiPriority w:val="99"/>
    <w:rsid w:val="005752A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016B07"/>
    <w:rPr>
      <w:rFonts w:ascii="Arial" w:hAnsi="Arial"/>
      <w:sz w:val="24"/>
      <w:szCs w:val="20"/>
      <w:lang w:eastAsia="en-US"/>
    </w:rPr>
  </w:style>
  <w:style w:type="paragraph" w:styleId="Noga">
    <w:name w:val="footer"/>
    <w:basedOn w:val="Navaden"/>
    <w:link w:val="NogaZnak"/>
    <w:uiPriority w:val="99"/>
    <w:rsid w:val="005752A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16B07"/>
    <w:rPr>
      <w:rFonts w:ascii="Arial" w:hAnsi="Arial"/>
      <w:sz w:val="24"/>
      <w:szCs w:val="20"/>
      <w:lang w:eastAsia="en-US"/>
    </w:rPr>
  </w:style>
  <w:style w:type="paragraph" w:customStyle="1" w:styleId="DefaultText">
    <w:name w:val="Default Text"/>
    <w:basedOn w:val="Navaden"/>
    <w:rsid w:val="005752AB"/>
    <w:rPr>
      <w:lang w:val="en-US" w:eastAsia="sl-SI"/>
    </w:rPr>
  </w:style>
  <w:style w:type="paragraph" w:styleId="Telobesedila">
    <w:name w:val="Body Text"/>
    <w:basedOn w:val="Navaden"/>
    <w:link w:val="TelobesedilaZnak"/>
    <w:qFormat/>
    <w:rsid w:val="005752AB"/>
    <w:pPr>
      <w:spacing w:line="360" w:lineRule="auto"/>
    </w:pPr>
  </w:style>
  <w:style w:type="character" w:customStyle="1" w:styleId="TelobesedilaZnak">
    <w:name w:val="Telo besedila Znak"/>
    <w:link w:val="Telobesedila"/>
    <w:rsid w:val="00016B07"/>
    <w:rPr>
      <w:rFonts w:ascii="Arial" w:hAnsi="Arial"/>
      <w:sz w:val="24"/>
      <w:szCs w:val="20"/>
      <w:lang w:eastAsia="en-US"/>
    </w:rPr>
  </w:style>
  <w:style w:type="paragraph" w:customStyle="1" w:styleId="DefaultText1">
    <w:name w:val="Default Text:1"/>
    <w:basedOn w:val="Navaden"/>
    <w:uiPriority w:val="99"/>
    <w:rsid w:val="005752AB"/>
    <w:rPr>
      <w:lang w:val="en-US" w:eastAsia="sl-SI"/>
    </w:rPr>
  </w:style>
  <w:style w:type="paragraph" w:styleId="Telobesedila2">
    <w:name w:val="Body Text 2"/>
    <w:basedOn w:val="Navaden"/>
    <w:link w:val="Telobesedila2Znak"/>
    <w:uiPriority w:val="99"/>
    <w:rsid w:val="005752AB"/>
    <w:rPr>
      <w:rFonts w:ascii="Arial (WE)" w:hAnsi="Arial (WE)"/>
    </w:rPr>
  </w:style>
  <w:style w:type="character" w:customStyle="1" w:styleId="Telobesedila2Znak">
    <w:name w:val="Telo besedila 2 Znak"/>
    <w:link w:val="Telobesedila2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-zamik2">
    <w:name w:val="Body Text Indent 2"/>
    <w:basedOn w:val="Navaden"/>
    <w:link w:val="Telobesedila-zamik2Znak"/>
    <w:uiPriority w:val="99"/>
    <w:rsid w:val="005752AB"/>
    <w:pPr>
      <w:spacing w:after="120"/>
      <w:ind w:left="737"/>
    </w:pPr>
    <w:rPr>
      <w:sz w:val="22"/>
    </w:rPr>
  </w:style>
  <w:style w:type="character" w:customStyle="1" w:styleId="Telobesedila-zamik2Znak">
    <w:name w:val="Telo besedila - zamik 2 Znak"/>
    <w:link w:val="Telobesedila-zamik2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-zamik">
    <w:name w:val="Body Text Indent"/>
    <w:basedOn w:val="Navaden"/>
    <w:link w:val="Telobesedila-zamikZnak"/>
    <w:uiPriority w:val="99"/>
    <w:rsid w:val="005752AB"/>
    <w:pPr>
      <w:tabs>
        <w:tab w:val="left" w:pos="360"/>
      </w:tabs>
      <w:ind w:left="360"/>
    </w:pPr>
  </w:style>
  <w:style w:type="character" w:customStyle="1" w:styleId="Telobesedila-zamikZnak">
    <w:name w:val="Telo besedila - zamik Znak"/>
    <w:link w:val="Telobesedila-zamik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3">
    <w:name w:val="Body Text 3"/>
    <w:basedOn w:val="Navaden"/>
    <w:link w:val="Telobesedila3Znak"/>
    <w:uiPriority w:val="99"/>
    <w:rsid w:val="005752AB"/>
    <w:pPr>
      <w:spacing w:line="360" w:lineRule="auto"/>
    </w:pPr>
    <w:rPr>
      <w:sz w:val="22"/>
    </w:rPr>
  </w:style>
  <w:style w:type="character" w:customStyle="1" w:styleId="Telobesedila3Znak">
    <w:name w:val="Telo besedila 3 Znak"/>
    <w:link w:val="Telobesedila3"/>
    <w:uiPriority w:val="99"/>
    <w:semiHidden/>
    <w:rsid w:val="00016B07"/>
    <w:rPr>
      <w:rFonts w:ascii="Arial" w:hAnsi="Arial"/>
      <w:sz w:val="16"/>
      <w:szCs w:val="16"/>
      <w:lang w:eastAsia="en-US"/>
    </w:rPr>
  </w:style>
  <w:style w:type="character" w:styleId="tevilkastrani">
    <w:name w:val="page number"/>
    <w:rsid w:val="005752AB"/>
    <w:rPr>
      <w:rFonts w:cs="Times New Roman"/>
    </w:rPr>
  </w:style>
  <w:style w:type="paragraph" w:styleId="Kazalovsebine1">
    <w:name w:val="toc 1"/>
    <w:basedOn w:val="Navaden"/>
    <w:next w:val="Navaden"/>
    <w:autoRedefine/>
    <w:uiPriority w:val="39"/>
    <w:rsid w:val="005752AB"/>
    <w:pPr>
      <w:tabs>
        <w:tab w:val="left" w:pos="400"/>
        <w:tab w:val="right" w:leader="dot" w:pos="9061"/>
      </w:tabs>
    </w:pPr>
    <w:rPr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5752AB"/>
    <w:pPr>
      <w:ind w:left="200"/>
    </w:pPr>
  </w:style>
  <w:style w:type="paragraph" w:styleId="Kazalovsebine3">
    <w:name w:val="toc 3"/>
    <w:basedOn w:val="Navaden"/>
    <w:next w:val="Navaden"/>
    <w:autoRedefine/>
    <w:uiPriority w:val="39"/>
    <w:rsid w:val="005752AB"/>
    <w:pPr>
      <w:ind w:left="400"/>
    </w:pPr>
  </w:style>
  <w:style w:type="paragraph" w:styleId="Kazalovsebine4">
    <w:name w:val="toc 4"/>
    <w:basedOn w:val="Navaden"/>
    <w:next w:val="Navaden"/>
    <w:autoRedefine/>
    <w:uiPriority w:val="39"/>
    <w:rsid w:val="005752AB"/>
    <w:pPr>
      <w:ind w:left="600"/>
    </w:pPr>
  </w:style>
  <w:style w:type="paragraph" w:styleId="Kazalovsebine5">
    <w:name w:val="toc 5"/>
    <w:basedOn w:val="Navaden"/>
    <w:next w:val="Navaden"/>
    <w:autoRedefine/>
    <w:uiPriority w:val="39"/>
    <w:rsid w:val="005752AB"/>
    <w:pPr>
      <w:ind w:left="800"/>
    </w:pPr>
  </w:style>
  <w:style w:type="paragraph" w:styleId="Kazalovsebine6">
    <w:name w:val="toc 6"/>
    <w:basedOn w:val="Navaden"/>
    <w:next w:val="Navaden"/>
    <w:autoRedefine/>
    <w:uiPriority w:val="39"/>
    <w:rsid w:val="005752AB"/>
    <w:pPr>
      <w:ind w:left="1000"/>
    </w:pPr>
  </w:style>
  <w:style w:type="paragraph" w:styleId="Kazalovsebine7">
    <w:name w:val="toc 7"/>
    <w:basedOn w:val="Navaden"/>
    <w:next w:val="Navaden"/>
    <w:autoRedefine/>
    <w:uiPriority w:val="39"/>
    <w:rsid w:val="005752AB"/>
    <w:pPr>
      <w:ind w:left="1200"/>
    </w:pPr>
  </w:style>
  <w:style w:type="paragraph" w:styleId="Kazalovsebine8">
    <w:name w:val="toc 8"/>
    <w:basedOn w:val="Navaden"/>
    <w:next w:val="Navaden"/>
    <w:autoRedefine/>
    <w:uiPriority w:val="39"/>
    <w:rsid w:val="005752AB"/>
    <w:pPr>
      <w:ind w:left="1400"/>
    </w:pPr>
  </w:style>
  <w:style w:type="paragraph" w:styleId="Kazalovsebine9">
    <w:name w:val="toc 9"/>
    <w:basedOn w:val="Navaden"/>
    <w:next w:val="Navaden"/>
    <w:autoRedefine/>
    <w:uiPriority w:val="39"/>
    <w:rsid w:val="005752AB"/>
    <w:pPr>
      <w:ind w:left="1600"/>
    </w:pPr>
  </w:style>
  <w:style w:type="paragraph" w:styleId="Oznaenseznam">
    <w:name w:val="List Bullet"/>
    <w:basedOn w:val="Navaden"/>
    <w:autoRedefine/>
    <w:uiPriority w:val="99"/>
    <w:rsid w:val="005752AB"/>
    <w:pPr>
      <w:numPr>
        <w:numId w:val="1"/>
      </w:numPr>
    </w:pPr>
  </w:style>
  <w:style w:type="paragraph" w:styleId="Oznaenseznam2">
    <w:name w:val="List Bullet 2"/>
    <w:basedOn w:val="Navaden"/>
    <w:autoRedefine/>
    <w:uiPriority w:val="99"/>
    <w:rsid w:val="005752AB"/>
    <w:pPr>
      <w:numPr>
        <w:numId w:val="2"/>
      </w:numPr>
    </w:pPr>
  </w:style>
  <w:style w:type="paragraph" w:styleId="Seznam-nadaljevanje">
    <w:name w:val="List Continue"/>
    <w:basedOn w:val="Navaden"/>
    <w:uiPriority w:val="99"/>
    <w:rsid w:val="005752AB"/>
    <w:pPr>
      <w:spacing w:after="120"/>
      <w:ind w:left="283"/>
    </w:pPr>
  </w:style>
  <w:style w:type="paragraph" w:styleId="Naslov">
    <w:name w:val="Title"/>
    <w:aliases w:val="Naslov mateja"/>
    <w:basedOn w:val="Navaden"/>
    <w:link w:val="NaslovZnak"/>
    <w:uiPriority w:val="99"/>
    <w:qFormat/>
    <w:rsid w:val="005752AB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aliases w:val="Naslov mateja Znak"/>
    <w:link w:val="Naslov"/>
    <w:uiPriority w:val="99"/>
    <w:rsid w:val="00016B0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Hiperpovezava">
    <w:name w:val="Hyperlink"/>
    <w:uiPriority w:val="99"/>
    <w:rsid w:val="005752AB"/>
    <w:rPr>
      <w:rFonts w:cs="Times New Roman"/>
      <w:color w:val="0000FF"/>
      <w:u w:val="single"/>
    </w:rPr>
  </w:style>
  <w:style w:type="paragraph" w:customStyle="1" w:styleId="body">
    <w:name w:val="body"/>
    <w:basedOn w:val="Navaden"/>
    <w:uiPriority w:val="99"/>
    <w:rsid w:val="005752AB"/>
    <w:pPr>
      <w:tabs>
        <w:tab w:val="left" w:pos="567"/>
      </w:tabs>
      <w:spacing w:after="130" w:line="260" w:lineRule="exact"/>
    </w:pPr>
    <w:rPr>
      <w:color w:val="000000"/>
      <w:sz w:val="22"/>
    </w:rPr>
  </w:style>
  <w:style w:type="paragraph" w:styleId="Pripombabesedilo">
    <w:name w:val="annotation text"/>
    <w:basedOn w:val="Navaden"/>
    <w:link w:val="PripombabesediloZnak"/>
    <w:rsid w:val="00371071"/>
    <w:rPr>
      <w:rFonts w:ascii="Times New Roman" w:hAnsi="Times New Roman"/>
    </w:rPr>
  </w:style>
  <w:style w:type="character" w:customStyle="1" w:styleId="PripombabesediloZnak">
    <w:name w:val="Pripomba – besedilo Znak"/>
    <w:link w:val="Pripombabesedilo"/>
    <w:rsid w:val="00016B07"/>
    <w:rPr>
      <w:rFonts w:ascii="Arial" w:hAnsi="Arial"/>
      <w:sz w:val="20"/>
      <w:szCs w:val="20"/>
      <w:lang w:eastAsia="en-US"/>
    </w:rPr>
  </w:style>
  <w:style w:type="paragraph" w:customStyle="1" w:styleId="pikaalineje">
    <w:name w:val="pika_alineje"/>
    <w:basedOn w:val="Navaden"/>
    <w:autoRedefine/>
    <w:uiPriority w:val="99"/>
    <w:rsid w:val="005A6FA0"/>
    <w:pPr>
      <w:numPr>
        <w:numId w:val="4"/>
      </w:numPr>
      <w:spacing w:line="300" w:lineRule="atLeast"/>
    </w:pPr>
    <w:rPr>
      <w:b/>
      <w:szCs w:val="24"/>
      <w:u w:val="single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5B19BD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semiHidden/>
    <w:rsid w:val="00016B07"/>
    <w:rPr>
      <w:rFonts w:ascii="Arial" w:hAnsi="Arial"/>
      <w:sz w:val="16"/>
      <w:szCs w:val="16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E3304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016B07"/>
    <w:rPr>
      <w:sz w:val="0"/>
      <w:szCs w:val="0"/>
      <w:lang w:eastAsia="en-US"/>
    </w:rPr>
  </w:style>
  <w:style w:type="table" w:styleId="Tabelamrea">
    <w:name w:val="Table Grid"/>
    <w:basedOn w:val="Navadnatabela"/>
    <w:rsid w:val="007A7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rsid w:val="00560D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link w:val="Zgradbadokumenta"/>
    <w:uiPriority w:val="99"/>
    <w:semiHidden/>
    <w:rsid w:val="00016B07"/>
    <w:rPr>
      <w:sz w:val="0"/>
      <w:szCs w:val="0"/>
      <w:lang w:eastAsia="en-US"/>
    </w:rPr>
  </w:style>
  <w:style w:type="paragraph" w:customStyle="1" w:styleId="Odstavekseznama1">
    <w:name w:val="Odstavek seznama1"/>
    <w:basedOn w:val="Navaden"/>
    <w:uiPriority w:val="99"/>
    <w:rsid w:val="009376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Odstavekseznama">
    <w:name w:val="List Paragraph"/>
    <w:basedOn w:val="Navaden"/>
    <w:qFormat/>
    <w:rsid w:val="004B57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link w:val="DefaultZnak"/>
    <w:rsid w:val="00055FD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SledenaHiperpovezava">
    <w:name w:val="FollowedHyperlink"/>
    <w:uiPriority w:val="99"/>
    <w:semiHidden/>
    <w:unhideWhenUsed/>
    <w:rsid w:val="0050598B"/>
    <w:rPr>
      <w:color w:val="800080"/>
      <w:u w:val="single"/>
    </w:rPr>
  </w:style>
  <w:style w:type="character" w:styleId="Pripombasklic">
    <w:name w:val="annotation reference"/>
    <w:rsid w:val="00DC689D"/>
    <w:rPr>
      <w:sz w:val="16"/>
      <w:szCs w:val="16"/>
    </w:rPr>
  </w:style>
  <w:style w:type="character" w:styleId="Besedilooznabemesta">
    <w:name w:val="Placeholder Text"/>
    <w:uiPriority w:val="99"/>
    <w:semiHidden/>
    <w:rsid w:val="00DC689D"/>
    <w:rPr>
      <w:color w:val="808080"/>
    </w:rPr>
  </w:style>
  <w:style w:type="paragraph" w:styleId="Citat">
    <w:name w:val="Quote"/>
    <w:basedOn w:val="Navaden"/>
    <w:next w:val="Navaden"/>
    <w:link w:val="CitatZnak"/>
    <w:uiPriority w:val="29"/>
    <w:qFormat/>
    <w:rsid w:val="00DC689D"/>
    <w:pPr>
      <w:widowControl w:val="0"/>
      <w:spacing w:after="200" w:line="276" w:lineRule="auto"/>
      <w:jc w:val="left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CitatZnak">
    <w:name w:val="Citat Znak"/>
    <w:link w:val="Citat"/>
    <w:uiPriority w:val="29"/>
    <w:rsid w:val="00DC689D"/>
    <w:rPr>
      <w:rFonts w:ascii="Calibri" w:eastAsia="Calibri" w:hAnsi="Calibri" w:cs="Times New Roman"/>
      <w:i/>
      <w:iCs/>
      <w:color w:val="00000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DC689D"/>
    <w:pPr>
      <w:widowControl w:val="0"/>
      <w:spacing w:after="200"/>
      <w:jc w:val="left"/>
    </w:pPr>
    <w:rPr>
      <w:rFonts w:ascii="Calibri" w:eastAsia="Calibri" w:hAnsi="Calibri"/>
      <w:b/>
      <w:bCs/>
    </w:rPr>
  </w:style>
  <w:style w:type="character" w:customStyle="1" w:styleId="ZadevapripombeZnak">
    <w:name w:val="Zadeva pripombe Znak"/>
    <w:link w:val="Zadevapripombe"/>
    <w:uiPriority w:val="99"/>
    <w:rsid w:val="00DC689D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od1">
    <w:name w:val="od.1"/>
    <w:aliases w:val="5,od1"/>
    <w:basedOn w:val="Navaden"/>
    <w:rsid w:val="001575A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  <w:sz w:val="22"/>
      <w:szCs w:val="22"/>
      <w:lang w:eastAsia="sl-SI"/>
    </w:rPr>
  </w:style>
  <w:style w:type="paragraph" w:customStyle="1" w:styleId="arial">
    <w:name w:val="arial"/>
    <w:basedOn w:val="Navaden"/>
    <w:rsid w:val="001575A2"/>
    <w:pPr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Arial" w:hAnsi="Arial" w:cs="Arial"/>
      <w:sz w:val="22"/>
      <w:szCs w:val="22"/>
      <w:lang w:eastAsia="sl-SI"/>
    </w:rPr>
  </w:style>
  <w:style w:type="paragraph" w:styleId="Brezrazmikov">
    <w:name w:val="No Spacing"/>
    <w:uiPriority w:val="1"/>
    <w:qFormat/>
    <w:rsid w:val="004375E0"/>
    <w:rPr>
      <w:rFonts w:ascii="Calibri" w:eastAsia="Calibri" w:hAnsi="Calibri"/>
      <w:sz w:val="22"/>
      <w:szCs w:val="22"/>
      <w:lang w:eastAsia="en-US"/>
    </w:rPr>
  </w:style>
  <w:style w:type="paragraph" w:customStyle="1" w:styleId="Podpisnik2">
    <w:name w:val="Podpisnik(2)"/>
    <w:basedOn w:val="Navaden"/>
    <w:next w:val="Navaden"/>
    <w:rsid w:val="005400F7"/>
    <w:pPr>
      <w:tabs>
        <w:tab w:val="left" w:pos="4253"/>
        <w:tab w:val="left" w:pos="7088"/>
      </w:tabs>
      <w:spacing w:before="120" w:after="60" w:line="240" w:lineRule="exact"/>
      <w:jc w:val="left"/>
    </w:pPr>
    <w:rPr>
      <w:rFonts w:ascii="Arial" w:hAnsi="Arial"/>
    </w:rPr>
  </w:style>
  <w:style w:type="paragraph" w:customStyle="1" w:styleId="Naslov10">
    <w:name w:val="Naslov1"/>
    <w:basedOn w:val="Navaden"/>
    <w:next w:val="Navaden"/>
    <w:rsid w:val="005400F7"/>
    <w:pPr>
      <w:keepNext/>
      <w:spacing w:before="120" w:after="360" w:line="240" w:lineRule="exact"/>
      <w:jc w:val="left"/>
    </w:pPr>
    <w:rPr>
      <w:rFonts w:ascii="Arial" w:hAnsi="Arial"/>
      <w:b/>
      <w:sz w:val="24"/>
    </w:rPr>
  </w:style>
  <w:style w:type="paragraph" w:customStyle="1" w:styleId="Heading1clen">
    <w:name w:val="Heading 1.clen"/>
    <w:basedOn w:val="Navaden"/>
    <w:next w:val="Navaden"/>
    <w:rsid w:val="005400F7"/>
    <w:pPr>
      <w:keepNext/>
      <w:numPr>
        <w:numId w:val="10"/>
      </w:numPr>
      <w:suppressAutoHyphens/>
      <w:autoSpaceDE w:val="0"/>
      <w:spacing w:before="120" w:after="60" w:line="240" w:lineRule="exact"/>
      <w:jc w:val="left"/>
    </w:pPr>
    <w:rPr>
      <w:rFonts w:ascii="Arial" w:hAnsi="Arial" w:cs="Arial"/>
      <w:b/>
      <w:bCs/>
      <w:lang w:eastAsia="ar-SA"/>
    </w:rPr>
  </w:style>
  <w:style w:type="paragraph" w:styleId="Sprotnaopomba-besedilo">
    <w:name w:val="footnote text"/>
    <w:basedOn w:val="Navaden"/>
    <w:link w:val="Sprotnaopomba-besediloZnak"/>
    <w:rsid w:val="005400F7"/>
    <w:pPr>
      <w:suppressAutoHyphens/>
      <w:autoSpaceDE w:val="0"/>
      <w:spacing w:before="120" w:after="60" w:line="240" w:lineRule="exact"/>
      <w:jc w:val="left"/>
    </w:pPr>
    <w:rPr>
      <w:rFonts w:ascii="Arial" w:hAnsi="Arial" w:cs="Arial"/>
      <w:lang w:eastAsia="ar-SA"/>
    </w:rPr>
  </w:style>
  <w:style w:type="character" w:customStyle="1" w:styleId="Sprotnaopomba-besediloZnak">
    <w:name w:val="Sprotna opomba - besedilo Znak"/>
    <w:link w:val="Sprotnaopomba-besedilo"/>
    <w:rsid w:val="005400F7"/>
    <w:rPr>
      <w:rFonts w:ascii="Arial" w:hAnsi="Arial" w:cs="Arial"/>
      <w:sz w:val="20"/>
      <w:szCs w:val="20"/>
      <w:lang w:eastAsia="ar-SA"/>
    </w:rPr>
  </w:style>
  <w:style w:type="paragraph" w:customStyle="1" w:styleId="Stext">
    <w:name w:val="S_text"/>
    <w:basedOn w:val="Navaden"/>
    <w:qFormat/>
    <w:rsid w:val="005400F7"/>
    <w:pPr>
      <w:spacing w:before="120" w:after="60" w:line="280" w:lineRule="atLeast"/>
    </w:pPr>
    <w:rPr>
      <w:lang w:val="de-AT" w:eastAsia="zh-TW"/>
    </w:rPr>
  </w:style>
  <w:style w:type="paragraph" w:customStyle="1" w:styleId="Standard">
    <w:name w:val="Standard"/>
    <w:rsid w:val="005400F7"/>
    <w:pPr>
      <w:suppressAutoHyphens/>
      <w:autoSpaceDN w:val="0"/>
      <w:spacing w:before="120" w:after="60" w:line="240" w:lineRule="atLeast"/>
      <w:textAlignment w:val="baseline"/>
    </w:pPr>
    <w:rPr>
      <w:kern w:val="3"/>
      <w:sz w:val="28"/>
      <w:szCs w:val="28"/>
    </w:rPr>
  </w:style>
  <w:style w:type="paragraph" w:customStyle="1" w:styleId="TableParagraph">
    <w:name w:val="Table Paragraph"/>
    <w:basedOn w:val="Navaden"/>
    <w:uiPriority w:val="1"/>
    <w:qFormat/>
    <w:rsid w:val="005400F7"/>
    <w:pPr>
      <w:widowControl w:val="0"/>
      <w:jc w:val="left"/>
    </w:pPr>
    <w:rPr>
      <w:rFonts w:ascii="Calibri" w:eastAsia="Calibri" w:hAnsi="Calibri"/>
      <w:sz w:val="22"/>
      <w:szCs w:val="22"/>
      <w:lang w:val="en-US"/>
    </w:rPr>
  </w:style>
  <w:style w:type="paragraph" w:customStyle="1" w:styleId="Style">
    <w:name w:val="Style"/>
    <w:rsid w:val="005400F7"/>
    <w:pPr>
      <w:widowControl w:val="0"/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  <w:lang w:val="sl" w:eastAsia="zh-CN"/>
    </w:rPr>
  </w:style>
  <w:style w:type="paragraph" w:customStyle="1" w:styleId="Mateja-naslovtabele">
    <w:name w:val="Mateja - naslov tabele"/>
    <w:basedOn w:val="Default"/>
    <w:link w:val="Mateja-naslovtabeleZnak"/>
    <w:qFormat/>
    <w:rsid w:val="006C65ED"/>
    <w:rPr>
      <w:rFonts w:ascii="Arial" w:hAnsi="Arial"/>
      <w:b/>
    </w:rPr>
  </w:style>
  <w:style w:type="character" w:customStyle="1" w:styleId="DefaultZnak">
    <w:name w:val="Default Znak"/>
    <w:link w:val="Default"/>
    <w:rsid w:val="006C65ED"/>
    <w:rPr>
      <w:rFonts w:ascii="Tahoma" w:hAnsi="Tahoma" w:cs="Tahoma"/>
      <w:color w:val="000000"/>
      <w:sz w:val="24"/>
      <w:szCs w:val="24"/>
    </w:rPr>
  </w:style>
  <w:style w:type="character" w:customStyle="1" w:styleId="Mateja-naslovtabeleZnak">
    <w:name w:val="Mateja - naslov tabele Znak"/>
    <w:link w:val="Mateja-naslovtabele"/>
    <w:rsid w:val="006C65ED"/>
    <w:rPr>
      <w:rFonts w:ascii="Arial" w:hAnsi="Arial" w:cs="Tahoma"/>
      <w:b/>
      <w:color w:val="000000"/>
      <w:sz w:val="24"/>
      <w:szCs w:val="24"/>
    </w:rPr>
  </w:style>
  <w:style w:type="paragraph" w:styleId="Napis">
    <w:name w:val="caption"/>
    <w:basedOn w:val="Navaden"/>
    <w:next w:val="Navaden"/>
    <w:unhideWhenUsed/>
    <w:qFormat/>
    <w:locked/>
    <w:rsid w:val="00377646"/>
    <w:pPr>
      <w:spacing w:after="200"/>
    </w:pPr>
    <w:rPr>
      <w:b/>
      <w:bCs/>
      <w:color w:val="4F81BD"/>
      <w:sz w:val="18"/>
      <w:szCs w:val="18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377646"/>
    <w:pPr>
      <w:ind w:left="200" w:hanging="200"/>
    </w:pPr>
  </w:style>
  <w:style w:type="paragraph" w:styleId="Kazaloslik">
    <w:name w:val="table of figures"/>
    <w:aliases w:val="Kazalo obrazcev"/>
    <w:basedOn w:val="Navaden"/>
    <w:next w:val="Navaden"/>
    <w:uiPriority w:val="99"/>
    <w:semiHidden/>
    <w:unhideWhenUsed/>
    <w:rsid w:val="00377646"/>
    <w:rPr>
      <w:rFonts w:ascii="Arial Narrow" w:hAnsi="Arial Narrow"/>
      <w:b/>
      <w:sz w:val="18"/>
    </w:rPr>
  </w:style>
  <w:style w:type="paragraph" w:customStyle="1" w:styleId="Alinea">
    <w:name w:val="Alinea"/>
    <w:basedOn w:val="Navaden"/>
    <w:rsid w:val="0053122D"/>
    <w:pPr>
      <w:numPr>
        <w:numId w:val="12"/>
      </w:numPr>
      <w:spacing w:line="300" w:lineRule="atLeast"/>
    </w:pPr>
    <w:rPr>
      <w:rFonts w:ascii="Times New Roman" w:hAnsi="Times New Roman" w:cs="Arial"/>
      <w:snapToGrid w:val="0"/>
      <w:sz w:val="22"/>
      <w:szCs w:val="24"/>
    </w:rPr>
  </w:style>
  <w:style w:type="character" w:customStyle="1" w:styleId="E-potniSlog96">
    <w:name w:val="E-poštniSlog96"/>
    <w:semiHidden/>
    <w:rsid w:val="0053122D"/>
    <w:rPr>
      <w:rFonts w:ascii="Arial" w:hAnsi="Arial" w:cs="Arial"/>
      <w:color w:val="auto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67AF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E6551D"/>
    <w:pPr>
      <w:jc w:val="left"/>
    </w:pPr>
    <w:rPr>
      <w:rFonts w:ascii="Calibri" w:eastAsia="Calibri" w:hAnsi="Calibri"/>
      <w:color w:val="C00000"/>
      <w:sz w:val="24"/>
      <w:szCs w:val="24"/>
    </w:rPr>
  </w:style>
  <w:style w:type="character" w:customStyle="1" w:styleId="GolobesediloZnak">
    <w:name w:val="Golo besedilo Znak"/>
    <w:link w:val="Golobesedilo"/>
    <w:uiPriority w:val="99"/>
    <w:semiHidden/>
    <w:rsid w:val="00E6551D"/>
    <w:rPr>
      <w:rFonts w:ascii="Calibri" w:eastAsia="Calibri" w:hAnsi="Calibri" w:cs="Times New Roman"/>
      <w:color w:val="C00000"/>
      <w:sz w:val="24"/>
      <w:szCs w:val="24"/>
      <w:lang w:eastAsia="en-US"/>
    </w:rPr>
  </w:style>
  <w:style w:type="character" w:customStyle="1" w:styleId="PripombabesediloZnak1">
    <w:name w:val="Pripomba – besedilo Znak1"/>
    <w:uiPriority w:val="99"/>
    <w:rsid w:val="002B1A3A"/>
    <w:rPr>
      <w:kern w:val="1"/>
      <w:lang w:eastAsia="en-US"/>
    </w:rPr>
  </w:style>
  <w:style w:type="paragraph" w:styleId="Revizija">
    <w:name w:val="Revision"/>
    <w:hidden/>
    <w:uiPriority w:val="99"/>
    <w:semiHidden/>
    <w:rsid w:val="00EF7DEB"/>
    <w:rPr>
      <w:rFonts w:ascii="Verdana" w:hAnsi="Verdana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364A92"/>
    <w:rPr>
      <w:color w:val="808080"/>
      <w:shd w:val="clear" w:color="auto" w:fill="E6E6E6"/>
    </w:rPr>
  </w:style>
  <w:style w:type="paragraph" w:customStyle="1" w:styleId="RBESEDILO">
    <w:name w:val="R BESEDILO"/>
    <w:basedOn w:val="Default"/>
    <w:link w:val="RBESEDILOZnak"/>
    <w:qFormat/>
    <w:rsid w:val="005B69B3"/>
    <w:pPr>
      <w:spacing w:after="200"/>
      <w:jc w:val="both"/>
    </w:pPr>
    <w:rPr>
      <w:rFonts w:eastAsia="Calibri" w:cs="Symbol"/>
      <w:lang w:eastAsia="en-US"/>
    </w:rPr>
  </w:style>
  <w:style w:type="paragraph" w:customStyle="1" w:styleId="SENG-TEKST">
    <w:name w:val="SENG - TEKST"/>
    <w:basedOn w:val="RBESEDILO"/>
    <w:link w:val="SENG-TEKSTZnak"/>
    <w:qFormat/>
    <w:rsid w:val="005B69B3"/>
    <w:pPr>
      <w:spacing w:after="0"/>
      <w:jc w:val="left"/>
    </w:pPr>
  </w:style>
  <w:style w:type="character" w:customStyle="1" w:styleId="RBESEDILOZnak">
    <w:name w:val="R BESEDILO Znak"/>
    <w:link w:val="RBESEDILO"/>
    <w:rsid w:val="005B69B3"/>
    <w:rPr>
      <w:rFonts w:ascii="Tahoma" w:eastAsia="Calibri" w:hAnsi="Tahoma" w:cs="Symbol"/>
      <w:color w:val="000000"/>
      <w:sz w:val="24"/>
      <w:szCs w:val="24"/>
      <w:lang w:eastAsia="en-US"/>
    </w:rPr>
  </w:style>
  <w:style w:type="character" w:customStyle="1" w:styleId="SENG-TEKSTZnak">
    <w:name w:val="SENG - TEKST Znak"/>
    <w:link w:val="SENG-TEKST"/>
    <w:rsid w:val="005B69B3"/>
    <w:rPr>
      <w:rFonts w:ascii="Tahoma" w:eastAsia="Calibri" w:hAnsi="Tahoma" w:cs="Symbol"/>
      <w:color w:val="000000"/>
      <w:sz w:val="24"/>
      <w:szCs w:val="24"/>
      <w:lang w:eastAsia="en-US"/>
    </w:rPr>
  </w:style>
  <w:style w:type="paragraph" w:customStyle="1" w:styleId="Bullet2">
    <w:name w:val="Bullet 2"/>
    <w:basedOn w:val="Navaden"/>
    <w:rsid w:val="000863DA"/>
    <w:pPr>
      <w:numPr>
        <w:ilvl w:val="1"/>
        <w:numId w:val="30"/>
      </w:numPr>
      <w:tabs>
        <w:tab w:val="num" w:pos="709"/>
      </w:tabs>
      <w:ind w:left="709"/>
      <w:jc w:val="left"/>
    </w:pPr>
    <w:rPr>
      <w:rFonts w:ascii="Arial" w:hAnsi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ist%20z%20glavo-no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1E72B-479D-493D-96E4-157EFD29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 z glavo-nov.dot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SENG d</vt:lpstr>
      <vt:lpstr>SENG d</vt:lpstr>
    </vt:vector>
  </TitlesOfParts>
  <Company>SENG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SENG d</dc:title>
  <dc:subject/>
  <dc:creator>Magda Zorn</dc:creator>
  <cp:keywords/>
  <cp:lastModifiedBy>Mateja Bonutti Cijan</cp:lastModifiedBy>
  <cp:revision>3</cp:revision>
  <cp:lastPrinted>2022-01-19T12:21:00Z</cp:lastPrinted>
  <dcterms:created xsi:type="dcterms:W3CDTF">2022-02-14T09:22:00Z</dcterms:created>
  <dcterms:modified xsi:type="dcterms:W3CDTF">2022-02-14T09:22:00Z</dcterms:modified>
</cp:coreProperties>
</file>